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4BED" w14:textId="57B1BFC5" w:rsidR="00710F0E" w:rsidRPr="00DE0D8A" w:rsidRDefault="00710F0E" w:rsidP="00814D38">
      <w:pPr>
        <w:shd w:val="clear" w:color="auto" w:fill="FFFFFF" w:themeFill="background1"/>
        <w:spacing w:after="120"/>
        <w:rPr>
          <w:rFonts w:cs="Arial"/>
          <w:sz w:val="36"/>
          <w:szCs w:val="36"/>
          <w:highlight w:val="yellow"/>
        </w:rPr>
      </w:pPr>
    </w:p>
    <w:p w14:paraId="1825D094" w14:textId="64C9AEB0" w:rsidR="007C53C1" w:rsidRPr="00DE0D8A" w:rsidRDefault="007C53C1" w:rsidP="000E1E91">
      <w:pPr>
        <w:rPr>
          <w:rFonts w:cs="Arial"/>
          <w:b/>
          <w:sz w:val="36"/>
          <w:szCs w:val="36"/>
        </w:rPr>
      </w:pPr>
    </w:p>
    <w:p w14:paraId="38A9982E" w14:textId="77777777" w:rsidR="007C53C1" w:rsidRPr="00DE0D8A" w:rsidRDefault="007C53C1" w:rsidP="00566AC5">
      <w:pPr>
        <w:jc w:val="center"/>
        <w:rPr>
          <w:rFonts w:cs="Arial"/>
          <w:b/>
          <w:sz w:val="36"/>
          <w:szCs w:val="36"/>
        </w:rPr>
      </w:pPr>
    </w:p>
    <w:p w14:paraId="7B7A7E87" w14:textId="77777777" w:rsidR="007C53C1" w:rsidRPr="00DE0D8A" w:rsidRDefault="007C53C1" w:rsidP="00566AC5">
      <w:pPr>
        <w:jc w:val="center"/>
        <w:rPr>
          <w:rFonts w:cs="Arial"/>
          <w:b/>
          <w:sz w:val="36"/>
          <w:szCs w:val="36"/>
        </w:rPr>
      </w:pPr>
    </w:p>
    <w:p w14:paraId="66E9FC7F" w14:textId="27C4899D" w:rsidR="00A53222" w:rsidRPr="00DE0D8A" w:rsidRDefault="000E1E91" w:rsidP="00566AC5">
      <w:pPr>
        <w:jc w:val="center"/>
        <w:rPr>
          <w:rFonts w:cs="Arial"/>
          <w:b/>
          <w:sz w:val="36"/>
          <w:szCs w:val="36"/>
        </w:rPr>
      </w:pPr>
      <w:r w:rsidRPr="00DE0D8A">
        <w:rPr>
          <w:rFonts w:cs="Arial"/>
          <w:b/>
          <w:sz w:val="36"/>
          <w:szCs w:val="36"/>
        </w:rPr>
        <w:t>Vegårshei</w:t>
      </w:r>
      <w:r w:rsidR="004E668B" w:rsidRPr="00DE0D8A">
        <w:rPr>
          <w:rFonts w:cs="Arial"/>
          <w:b/>
          <w:sz w:val="36"/>
          <w:szCs w:val="36"/>
        </w:rPr>
        <w:t xml:space="preserve"> </w:t>
      </w:r>
      <w:r w:rsidR="002F7AA2" w:rsidRPr="00DE0D8A">
        <w:rPr>
          <w:rFonts w:cs="Arial"/>
          <w:b/>
          <w:sz w:val="36"/>
          <w:szCs w:val="36"/>
        </w:rPr>
        <w:t>kommune</w:t>
      </w:r>
    </w:p>
    <w:p w14:paraId="07331B13" w14:textId="4EA24BB8" w:rsidR="00566AC5" w:rsidRPr="00DE0D8A" w:rsidRDefault="00566AC5" w:rsidP="004E668B">
      <w:pPr>
        <w:rPr>
          <w:rFonts w:cs="Arial"/>
          <w:sz w:val="36"/>
          <w:szCs w:val="36"/>
        </w:rPr>
      </w:pPr>
    </w:p>
    <w:p w14:paraId="4203B55F" w14:textId="77777777" w:rsidR="004E668B" w:rsidRPr="00DE0D8A" w:rsidRDefault="004E668B" w:rsidP="004E668B">
      <w:pPr>
        <w:rPr>
          <w:rFonts w:cs="Arial"/>
          <w:sz w:val="36"/>
          <w:szCs w:val="36"/>
        </w:rPr>
      </w:pPr>
    </w:p>
    <w:p w14:paraId="42A1DAAC" w14:textId="77777777" w:rsidR="007C53C1" w:rsidRPr="00DE0D8A" w:rsidRDefault="007C53C1" w:rsidP="00A53222">
      <w:pPr>
        <w:jc w:val="center"/>
        <w:rPr>
          <w:rFonts w:cs="Arial"/>
          <w:sz w:val="36"/>
          <w:szCs w:val="36"/>
        </w:rPr>
      </w:pPr>
    </w:p>
    <w:p w14:paraId="2B7F996A" w14:textId="77777777" w:rsidR="007C53C1" w:rsidRPr="00DE0D8A" w:rsidRDefault="007C53C1" w:rsidP="00A53222">
      <w:pPr>
        <w:jc w:val="center"/>
        <w:rPr>
          <w:rFonts w:cs="Arial"/>
          <w:sz w:val="36"/>
          <w:szCs w:val="36"/>
        </w:rPr>
      </w:pPr>
    </w:p>
    <w:p w14:paraId="063A0A3C" w14:textId="01B3DC63" w:rsidR="00566AC5" w:rsidRPr="00DE0D8A" w:rsidRDefault="002E1C69" w:rsidP="00A53222">
      <w:pPr>
        <w:jc w:val="center"/>
        <w:rPr>
          <w:rFonts w:cs="Arial"/>
          <w:sz w:val="36"/>
          <w:szCs w:val="36"/>
        </w:rPr>
      </w:pPr>
      <w:r w:rsidRPr="00DE0D8A">
        <w:rPr>
          <w:rFonts w:cs="Arial"/>
          <w:b/>
          <w:sz w:val="36"/>
          <w:szCs w:val="36"/>
        </w:rPr>
        <w:t>Traktor</w:t>
      </w:r>
    </w:p>
    <w:p w14:paraId="5C7A7E61" w14:textId="77777777" w:rsidR="00566AC5" w:rsidRPr="00DE0D8A" w:rsidRDefault="00566AC5" w:rsidP="00A53222">
      <w:pPr>
        <w:jc w:val="center"/>
        <w:rPr>
          <w:rFonts w:cs="Arial"/>
          <w:sz w:val="36"/>
          <w:szCs w:val="36"/>
        </w:rPr>
      </w:pPr>
    </w:p>
    <w:p w14:paraId="459EB713" w14:textId="5CC327E1" w:rsidR="004E55EA" w:rsidRPr="00DE0D8A" w:rsidRDefault="00A53222" w:rsidP="00A53222">
      <w:pPr>
        <w:jc w:val="center"/>
        <w:rPr>
          <w:rFonts w:cs="Arial"/>
          <w:b/>
          <w:sz w:val="36"/>
          <w:szCs w:val="36"/>
        </w:rPr>
      </w:pPr>
      <w:r w:rsidRPr="00DE0D8A">
        <w:rPr>
          <w:rFonts w:cs="Arial"/>
          <w:b/>
          <w:sz w:val="36"/>
          <w:szCs w:val="36"/>
        </w:rPr>
        <w:t xml:space="preserve">Bilag 1 </w:t>
      </w:r>
      <w:r w:rsidR="00F678B6" w:rsidRPr="00DE0D8A">
        <w:rPr>
          <w:rFonts w:cs="Arial"/>
          <w:b/>
          <w:sz w:val="36"/>
          <w:szCs w:val="36"/>
        </w:rPr>
        <w:t>Oppdragsgivers k</w:t>
      </w:r>
      <w:r w:rsidR="00282397" w:rsidRPr="00DE0D8A">
        <w:rPr>
          <w:rFonts w:cs="Arial"/>
          <w:b/>
          <w:sz w:val="36"/>
          <w:szCs w:val="36"/>
        </w:rPr>
        <w:t>rav og funksjonsbeskrivelse</w:t>
      </w:r>
    </w:p>
    <w:p w14:paraId="255C6F35" w14:textId="77777777" w:rsidR="000E1E91" w:rsidRPr="00DE0D8A" w:rsidRDefault="000E1E91" w:rsidP="00A53222">
      <w:pPr>
        <w:jc w:val="center"/>
        <w:rPr>
          <w:rFonts w:cs="Arial"/>
          <w:b/>
          <w:sz w:val="36"/>
          <w:szCs w:val="36"/>
        </w:rPr>
      </w:pPr>
    </w:p>
    <w:p w14:paraId="69A5AEA7" w14:textId="77777777" w:rsidR="000E1E91" w:rsidRPr="00DE0D8A" w:rsidRDefault="000E1E91" w:rsidP="00A53222">
      <w:pPr>
        <w:jc w:val="center"/>
        <w:rPr>
          <w:rFonts w:cs="Arial"/>
          <w:b/>
          <w:sz w:val="36"/>
          <w:szCs w:val="36"/>
        </w:rPr>
      </w:pPr>
    </w:p>
    <w:p w14:paraId="2E66429F" w14:textId="77777777" w:rsidR="000E1E91" w:rsidRPr="00DE0D8A" w:rsidRDefault="000E1E91" w:rsidP="00A53222">
      <w:pPr>
        <w:jc w:val="center"/>
        <w:rPr>
          <w:rFonts w:cs="Arial"/>
          <w:b/>
          <w:sz w:val="36"/>
          <w:szCs w:val="36"/>
        </w:rPr>
      </w:pPr>
    </w:p>
    <w:p w14:paraId="14CF491F" w14:textId="77777777" w:rsidR="000E1E91" w:rsidRPr="00DE0D8A" w:rsidRDefault="000E1E91" w:rsidP="00A53222">
      <w:pPr>
        <w:jc w:val="center"/>
        <w:rPr>
          <w:rFonts w:cs="Arial"/>
          <w:b/>
          <w:sz w:val="36"/>
          <w:szCs w:val="36"/>
        </w:rPr>
      </w:pPr>
    </w:p>
    <w:p w14:paraId="74E2244C" w14:textId="77777777" w:rsidR="00A92243" w:rsidRPr="00DE0D8A" w:rsidRDefault="00A92243" w:rsidP="00A53222">
      <w:pPr>
        <w:jc w:val="center"/>
        <w:rPr>
          <w:rFonts w:cs="Arial"/>
          <w:b/>
          <w:sz w:val="36"/>
          <w:szCs w:val="36"/>
        </w:rPr>
      </w:pPr>
    </w:p>
    <w:p w14:paraId="4E5F16C3" w14:textId="58B978BC" w:rsidR="00C66D1E" w:rsidRPr="00DE0D8A" w:rsidRDefault="00C66D1E" w:rsidP="00C66D1E">
      <w:pPr>
        <w:rPr>
          <w:b/>
          <w:sz w:val="28"/>
          <w:szCs w:val="28"/>
        </w:rPr>
      </w:pPr>
      <w:r w:rsidRPr="00DE0D8A">
        <w:rPr>
          <w:b/>
          <w:sz w:val="28"/>
          <w:szCs w:val="28"/>
        </w:rPr>
        <w:lastRenderedPageBreak/>
        <w:t>Innhold</w:t>
      </w:r>
    </w:p>
    <w:sdt>
      <w:sdtPr>
        <w:rPr>
          <w:b w:val="0"/>
        </w:rPr>
        <w:id w:val="-597494089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045F9388" w14:textId="36CFFD39" w:rsidR="002348BC" w:rsidRPr="00DE0D8A" w:rsidRDefault="00C66D1E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r w:rsidRPr="00DE0D8A">
            <w:rPr>
              <w:b w:val="0"/>
            </w:rPr>
            <w:fldChar w:fldCharType="begin"/>
          </w:r>
          <w:r w:rsidRPr="00DE0D8A">
            <w:rPr>
              <w:b w:val="0"/>
            </w:rPr>
            <w:instrText xml:space="preserve"> TOC \o "1-1" \h \z \u </w:instrText>
          </w:r>
          <w:r w:rsidRPr="00DE0D8A">
            <w:rPr>
              <w:b w:val="0"/>
            </w:rPr>
            <w:fldChar w:fldCharType="separate"/>
          </w:r>
          <w:hyperlink w:anchor="_Toc233288652" w:history="1">
            <w:r w:rsidR="002348BC" w:rsidRPr="00DE0D8A">
              <w:rPr>
                <w:rStyle w:val="Hyperkobling"/>
                <w:sz w:val="18"/>
                <w:szCs w:val="18"/>
              </w:rPr>
              <w:t>I.</w:t>
            </w:r>
            <w:r w:rsidR="002348BC"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="002348BC" w:rsidRPr="00DE0D8A">
              <w:rPr>
                <w:rStyle w:val="Hyperkobling"/>
                <w:sz w:val="18"/>
                <w:szCs w:val="18"/>
              </w:rPr>
              <w:t>Innledning</w:t>
            </w:r>
            <w:r w:rsidR="002348BC" w:rsidRPr="00DE0D8A">
              <w:rPr>
                <w:webHidden/>
                <w:sz w:val="18"/>
                <w:szCs w:val="18"/>
              </w:rPr>
              <w:tab/>
            </w:r>
            <w:r w:rsidR="002348BC" w:rsidRPr="00DE0D8A">
              <w:rPr>
                <w:webHidden/>
                <w:sz w:val="18"/>
                <w:szCs w:val="18"/>
              </w:rPr>
              <w:fldChar w:fldCharType="begin"/>
            </w:r>
            <w:r w:rsidR="002348BC" w:rsidRPr="00DE0D8A">
              <w:rPr>
                <w:webHidden/>
                <w:sz w:val="18"/>
                <w:szCs w:val="18"/>
              </w:rPr>
              <w:instrText xml:space="preserve"> PAGEREF _Toc233288652 \h </w:instrText>
            </w:r>
            <w:r w:rsidR="002348BC" w:rsidRPr="00DE0D8A">
              <w:rPr>
                <w:webHidden/>
                <w:sz w:val="18"/>
                <w:szCs w:val="18"/>
              </w:rPr>
            </w:r>
            <w:r w:rsidR="002348BC" w:rsidRPr="00DE0D8A">
              <w:rPr>
                <w:webHidden/>
                <w:sz w:val="18"/>
                <w:szCs w:val="18"/>
              </w:rPr>
              <w:fldChar w:fldCharType="separate"/>
            </w:r>
            <w:r w:rsidR="002348BC" w:rsidRPr="00DE0D8A">
              <w:rPr>
                <w:webHidden/>
                <w:sz w:val="18"/>
                <w:szCs w:val="18"/>
              </w:rPr>
              <w:t>3</w:t>
            </w:r>
            <w:r w:rsidR="002348BC"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61AB7057" w14:textId="77BEF213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53" w:history="1">
            <w:r w:rsidRPr="00DE0D8A">
              <w:rPr>
                <w:rStyle w:val="Hyperkobling"/>
                <w:sz w:val="18"/>
                <w:szCs w:val="18"/>
              </w:rPr>
              <w:t>II.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Forklaring til kravtabell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_Toc233288653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4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0901B2B1" w14:textId="5237BBAA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54" w:history="1">
            <w:r w:rsidRPr="00DE0D8A">
              <w:rPr>
                <w:rStyle w:val="Hyperkobling"/>
                <w:sz w:val="18"/>
                <w:szCs w:val="18"/>
              </w:rPr>
              <w:t>1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Generelle krav til traktoren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_Toc233288654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5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2130F829" w14:textId="634C158F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55" w:history="1">
            <w:r w:rsidRPr="00DE0D8A">
              <w:rPr>
                <w:rStyle w:val="Hyperkobling"/>
                <w:sz w:val="18"/>
                <w:szCs w:val="18"/>
              </w:rPr>
              <w:t>2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Responstid service og reparasjon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_Toc233288655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7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6EACF7C9" w14:textId="5C5A888D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56" w:history="1">
            <w:r w:rsidRPr="00DE0D8A">
              <w:rPr>
                <w:rStyle w:val="Hyperkobling"/>
                <w:sz w:val="18"/>
                <w:szCs w:val="18"/>
              </w:rPr>
              <w:t>3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Miljø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_Toc233288656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8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7CAAD160" w14:textId="54DB1AD3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57" w:history="1">
            <w:r w:rsidRPr="00DE0D8A">
              <w:rPr>
                <w:rStyle w:val="Hyperkobling"/>
                <w:sz w:val="18"/>
                <w:szCs w:val="18"/>
              </w:rPr>
              <w:t>4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Motor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_Toc233288657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8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402F5DB7" w14:textId="601C49BB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58" w:history="1">
            <w:r w:rsidRPr="00DE0D8A">
              <w:rPr>
                <w:rStyle w:val="Hyperkobling"/>
                <w:sz w:val="18"/>
                <w:szCs w:val="18"/>
              </w:rPr>
              <w:t>5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Transmisjon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_Toc233288658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8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742B0979" w14:textId="5D202498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59" w:history="1">
            <w:r w:rsidRPr="00DE0D8A">
              <w:rPr>
                <w:rStyle w:val="Hyperkobling"/>
                <w:sz w:val="18"/>
                <w:szCs w:val="18"/>
              </w:rPr>
              <w:t>6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Hydraulikk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_Toc233288659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9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3217588D" w14:textId="7931EA07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60" w:history="1">
            <w:r w:rsidRPr="00DE0D8A">
              <w:rPr>
                <w:rStyle w:val="Hyperkobling"/>
                <w:sz w:val="18"/>
                <w:szCs w:val="18"/>
              </w:rPr>
              <w:t>7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Løftekapasitet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_Toc233288660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9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44ACDAC9" w14:textId="1B329BD4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61" w:history="1">
            <w:r w:rsidRPr="00DE0D8A">
              <w:rPr>
                <w:rStyle w:val="Hyperkobling"/>
                <w:sz w:val="18"/>
                <w:szCs w:val="18"/>
              </w:rPr>
              <w:t>8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Førerhytte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_Toc233288661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9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36522863" w14:textId="725006C7" w:rsidR="002348BC" w:rsidRPr="00DE0D8A" w:rsidRDefault="002348BC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62" w:history="1">
            <w:r w:rsidRPr="00DE0D8A">
              <w:rPr>
                <w:rStyle w:val="Hyperkobling"/>
                <w:sz w:val="18"/>
                <w:szCs w:val="18"/>
              </w:rPr>
              <w:t>9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Teknologi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_Toc233288662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10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08E42FDD" w14:textId="2045C61D" w:rsidR="002348BC" w:rsidRPr="00DE0D8A" w:rsidRDefault="002348BC">
          <w:pPr>
            <w:pStyle w:val="INNH1"/>
            <w:tabs>
              <w:tab w:val="left" w:pos="66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63" w:history="1">
            <w:r w:rsidRPr="00DE0D8A">
              <w:rPr>
                <w:rStyle w:val="Hyperkobling"/>
                <w:sz w:val="18"/>
                <w:szCs w:val="18"/>
              </w:rPr>
              <w:t>10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PTO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_Toc233288663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10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350CF938" w14:textId="1135D1A2" w:rsidR="002348BC" w:rsidRPr="00DE0D8A" w:rsidRDefault="002348BC">
          <w:pPr>
            <w:pStyle w:val="INNH1"/>
            <w:tabs>
              <w:tab w:val="left" w:pos="66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18"/>
              <w:szCs w:val="18"/>
              <w:lang w:eastAsia="nb-NO"/>
              <w14:ligatures w14:val="standardContextual"/>
            </w:rPr>
          </w:pPr>
          <w:hyperlink w:anchor="_Toc233288664" w:history="1">
            <w:r w:rsidRPr="00DE0D8A">
              <w:rPr>
                <w:rStyle w:val="Hyperkobling"/>
                <w:sz w:val="18"/>
                <w:szCs w:val="18"/>
              </w:rPr>
              <w:t>11</w:t>
            </w:r>
            <w:r w:rsidRPr="00DE0D8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18"/>
                <w:szCs w:val="18"/>
                <w:lang w:eastAsia="nb-NO"/>
                <w14:ligatures w14:val="standardContextual"/>
              </w:rPr>
              <w:tab/>
            </w:r>
            <w:r w:rsidRPr="00DE0D8A">
              <w:rPr>
                <w:rStyle w:val="Hyperkobling"/>
                <w:sz w:val="18"/>
                <w:szCs w:val="18"/>
              </w:rPr>
              <w:t>Belysning</w:t>
            </w:r>
            <w:r w:rsidRPr="00DE0D8A">
              <w:rPr>
                <w:webHidden/>
                <w:sz w:val="18"/>
                <w:szCs w:val="18"/>
              </w:rPr>
              <w:tab/>
            </w:r>
            <w:r w:rsidRPr="00DE0D8A">
              <w:rPr>
                <w:webHidden/>
                <w:sz w:val="18"/>
                <w:szCs w:val="18"/>
              </w:rPr>
              <w:fldChar w:fldCharType="begin"/>
            </w:r>
            <w:r w:rsidRPr="00DE0D8A">
              <w:rPr>
                <w:webHidden/>
                <w:sz w:val="18"/>
                <w:szCs w:val="18"/>
              </w:rPr>
              <w:instrText xml:space="preserve"> PAGEREF _Toc233288664 \h </w:instrText>
            </w:r>
            <w:r w:rsidRPr="00DE0D8A">
              <w:rPr>
                <w:webHidden/>
                <w:sz w:val="18"/>
                <w:szCs w:val="18"/>
              </w:rPr>
            </w:r>
            <w:r w:rsidRPr="00DE0D8A">
              <w:rPr>
                <w:webHidden/>
                <w:sz w:val="18"/>
                <w:szCs w:val="18"/>
              </w:rPr>
              <w:fldChar w:fldCharType="separate"/>
            </w:r>
            <w:r w:rsidRPr="00DE0D8A">
              <w:rPr>
                <w:webHidden/>
                <w:sz w:val="18"/>
                <w:szCs w:val="18"/>
              </w:rPr>
              <w:t>10</w:t>
            </w:r>
            <w:r w:rsidRPr="00DE0D8A">
              <w:rPr>
                <w:webHidden/>
                <w:sz w:val="18"/>
                <w:szCs w:val="18"/>
              </w:rPr>
              <w:fldChar w:fldCharType="end"/>
            </w:r>
          </w:hyperlink>
        </w:p>
        <w:p w14:paraId="2758EA06" w14:textId="4DC19B35" w:rsidR="002348BC" w:rsidRPr="00DE0D8A" w:rsidRDefault="00C66D1E" w:rsidP="002348BC">
          <w:pPr>
            <w:pStyle w:val="INNH1"/>
            <w:tabs>
              <w:tab w:val="left" w:pos="431"/>
              <w:tab w:val="right" w:pos="13278"/>
            </w:tabs>
            <w:rPr>
              <w:b w:val="0"/>
            </w:rPr>
          </w:pPr>
          <w:r w:rsidRPr="00DE0D8A">
            <w:rPr>
              <w:b w:val="0"/>
            </w:rPr>
            <w:lastRenderedPageBreak/>
            <w:fldChar w:fldCharType="end"/>
          </w:r>
        </w:p>
      </w:sdtContent>
    </w:sdt>
    <w:p w14:paraId="12178E8D" w14:textId="3EA5B458" w:rsidR="002348BC" w:rsidRPr="00DE0D8A" w:rsidRDefault="002348BC" w:rsidP="002348BC">
      <w:pPr>
        <w:pStyle w:val="Romeroverskrift"/>
        <w:framePr w:wrap="around"/>
      </w:pPr>
      <w:bookmarkStart w:id="0" w:name="_Toc233288652"/>
      <w:r w:rsidRPr="00DE0D8A">
        <w:t>Innledni</w:t>
      </w:r>
      <w:bookmarkEnd w:id="0"/>
      <w:r w:rsidRPr="00DE0D8A">
        <w:t>ng</w:t>
      </w:r>
    </w:p>
    <w:p w14:paraId="04E81618" w14:textId="77777777" w:rsidR="002348BC" w:rsidRPr="00DE0D8A" w:rsidRDefault="002348BC" w:rsidP="002348BC"/>
    <w:p w14:paraId="4F5747F4" w14:textId="77777777" w:rsidR="002348BC" w:rsidRPr="00DE0D8A" w:rsidRDefault="002348BC" w:rsidP="00B66186"/>
    <w:p w14:paraId="1415B220" w14:textId="77777777" w:rsidR="00887D0E" w:rsidRPr="00DE0D8A" w:rsidRDefault="00887D0E" w:rsidP="00887D0E">
      <w:pPr>
        <w:jc w:val="left"/>
      </w:pPr>
      <w:r w:rsidRPr="00DE0D8A">
        <w:t>Anskaffelsens formål er å anskaffe en traktor til kommunal drift, inkludert vintervedlikehold (brøyting/strøing), transport og generelle vedlikeholdsoppgaver. Maskinen skal være egnet for helårsbruk og høy belastning.</w:t>
      </w:r>
    </w:p>
    <w:p w14:paraId="1F5F44FA" w14:textId="77777777" w:rsidR="00887D0E" w:rsidRPr="00DE0D8A" w:rsidRDefault="00887D0E" w:rsidP="00887D0E">
      <w:pPr>
        <w:jc w:val="left"/>
      </w:pPr>
    </w:p>
    <w:p w14:paraId="24E5EC03" w14:textId="77777777" w:rsidR="00887D0E" w:rsidRPr="00DE0D8A" w:rsidRDefault="00887D0E" w:rsidP="00887D0E">
      <w:pPr>
        <w:jc w:val="left"/>
      </w:pPr>
      <w:bookmarkStart w:id="1" w:name="_Hlk70936188"/>
      <w:r w:rsidRPr="00DE0D8A">
        <w:t xml:space="preserve">Anskaffelsen er en engangsanskaffelse, med medfølgende service- og vedlikeholdsavtale. </w:t>
      </w:r>
      <w:bookmarkEnd w:id="1"/>
      <w:r w:rsidRPr="00DE0D8A">
        <w:t xml:space="preserve">Det vil være anledning til å oppgi en samarbeidspartner for service og vedlikehold. </w:t>
      </w:r>
    </w:p>
    <w:p w14:paraId="239BE39E" w14:textId="77777777" w:rsidR="00887D0E" w:rsidRPr="00DE0D8A" w:rsidRDefault="00887D0E" w:rsidP="00887D0E">
      <w:pPr>
        <w:jc w:val="left"/>
      </w:pPr>
    </w:p>
    <w:p w14:paraId="2E77E48A" w14:textId="77C78E47" w:rsidR="00887D0E" w:rsidRPr="00DE0D8A" w:rsidRDefault="00887D0E" w:rsidP="00887D0E">
      <w:pPr>
        <w:jc w:val="left"/>
      </w:pPr>
      <w:r w:rsidRPr="00DE0D8A">
        <w:t>Anskaffelsen omfatter og en opsjon på innbytte av dagens traktor</w:t>
      </w:r>
      <w:r w:rsidR="007C47E2">
        <w:t xml:space="preserve"> se nederst i kravspesifikasjonen</w:t>
      </w:r>
      <w:r w:rsidRPr="00DE0D8A">
        <w:t>.</w:t>
      </w:r>
    </w:p>
    <w:p w14:paraId="7942D5EC" w14:textId="77777777" w:rsidR="00887D0E" w:rsidRPr="00DE0D8A" w:rsidRDefault="00887D0E" w:rsidP="00B66186"/>
    <w:p w14:paraId="35E3C63A" w14:textId="7448D8B1" w:rsidR="00887D0E" w:rsidRPr="00DE0D8A" w:rsidRDefault="000B3A46" w:rsidP="00B66186">
      <w:r w:rsidRPr="00DE0D8A">
        <w:t>Traktoren skal leveres hos oppdragsgiver på avtalt adresse i kommunen.</w:t>
      </w:r>
      <w:r w:rsidR="007C47E2">
        <w:t xml:space="preserve"> Dette avtales ved kontraktinngåelse. </w:t>
      </w:r>
      <w:r w:rsidRPr="00DE0D8A">
        <w:t xml:space="preserve"> </w:t>
      </w:r>
    </w:p>
    <w:p w14:paraId="06309C51" w14:textId="77777777" w:rsidR="002348BC" w:rsidRPr="00DE0D8A" w:rsidRDefault="002348BC" w:rsidP="00B66186"/>
    <w:p w14:paraId="452796E9" w14:textId="77777777" w:rsidR="002348BC" w:rsidRPr="00DE0D8A" w:rsidRDefault="002348BC" w:rsidP="00B66186"/>
    <w:p w14:paraId="02B1FD3B" w14:textId="77777777" w:rsidR="002348BC" w:rsidRPr="00DE0D8A" w:rsidRDefault="002348BC" w:rsidP="00B66186"/>
    <w:p w14:paraId="6D88DD7F" w14:textId="77777777" w:rsidR="002348BC" w:rsidRPr="00DE0D8A" w:rsidRDefault="002348BC" w:rsidP="00B66186"/>
    <w:p w14:paraId="2420DF1B" w14:textId="77777777" w:rsidR="002348BC" w:rsidRPr="00DE0D8A" w:rsidRDefault="002348BC" w:rsidP="00B66186"/>
    <w:p w14:paraId="71270E9C" w14:textId="77777777" w:rsidR="002348BC" w:rsidRPr="00DE0D8A" w:rsidRDefault="002348BC" w:rsidP="00B66186"/>
    <w:p w14:paraId="7AF8F477" w14:textId="77777777" w:rsidR="002348BC" w:rsidRPr="00DE0D8A" w:rsidRDefault="002348BC" w:rsidP="00B66186"/>
    <w:p w14:paraId="222F18CC" w14:textId="77777777" w:rsidR="002348BC" w:rsidRPr="00DE0D8A" w:rsidRDefault="002348BC" w:rsidP="00B66186"/>
    <w:p w14:paraId="5801CEA0" w14:textId="77777777" w:rsidR="00887D0E" w:rsidRPr="00DE0D8A" w:rsidRDefault="00887D0E" w:rsidP="00B66186"/>
    <w:p w14:paraId="10EC28D1" w14:textId="77777777" w:rsidR="00887D0E" w:rsidRPr="00DE0D8A" w:rsidRDefault="00887D0E" w:rsidP="00B66186"/>
    <w:p w14:paraId="3D3E0DAD" w14:textId="77777777" w:rsidR="002348BC" w:rsidRPr="00DE0D8A" w:rsidRDefault="002348BC" w:rsidP="00B66186"/>
    <w:p w14:paraId="464C75E9" w14:textId="77777777" w:rsidR="002348BC" w:rsidRPr="00DE0D8A" w:rsidRDefault="002348BC" w:rsidP="00B66186"/>
    <w:p w14:paraId="04111FAB" w14:textId="77777777" w:rsidR="002348BC" w:rsidRPr="00DE0D8A" w:rsidRDefault="002348BC" w:rsidP="00B66186"/>
    <w:p w14:paraId="1EC1BCBD" w14:textId="77777777" w:rsidR="002348BC" w:rsidRPr="00DE0D8A" w:rsidRDefault="002348BC" w:rsidP="00B66186"/>
    <w:p w14:paraId="04FBF567" w14:textId="77777777" w:rsidR="002348BC" w:rsidRPr="00DE0D8A" w:rsidRDefault="002348BC" w:rsidP="00B66186"/>
    <w:p w14:paraId="2450CBB6" w14:textId="77777777" w:rsidR="002348BC" w:rsidRPr="00DE0D8A" w:rsidRDefault="002348BC" w:rsidP="00B66186"/>
    <w:p w14:paraId="2A495B52" w14:textId="77777777" w:rsidR="00B66186" w:rsidRPr="00DE0D8A" w:rsidRDefault="00B66186" w:rsidP="00D9191A">
      <w:pPr>
        <w:pStyle w:val="Romeroverskrift"/>
        <w:framePr w:wrap="around"/>
      </w:pPr>
      <w:bookmarkStart w:id="2" w:name="_Toc508011147"/>
      <w:bookmarkStart w:id="3" w:name="_Toc508011283"/>
      <w:bookmarkStart w:id="4" w:name="_Toc233288653"/>
      <w:r w:rsidRPr="00DE0D8A">
        <w:lastRenderedPageBreak/>
        <w:t>Forklaring til kravtabell</w:t>
      </w:r>
      <w:bookmarkEnd w:id="2"/>
      <w:bookmarkEnd w:id="3"/>
      <w:bookmarkEnd w:id="4"/>
    </w:p>
    <w:tbl>
      <w:tblPr>
        <w:tblStyle w:val="Rutenettabell5mrkuthevingsfarge11"/>
        <w:tblW w:w="0" w:type="auto"/>
        <w:tblLook w:val="06A0" w:firstRow="1" w:lastRow="0" w:firstColumn="1" w:lastColumn="0" w:noHBand="1" w:noVBand="1"/>
      </w:tblPr>
      <w:tblGrid>
        <w:gridCol w:w="2154"/>
        <w:gridCol w:w="1642"/>
        <w:gridCol w:w="9482"/>
      </w:tblGrid>
      <w:tr w:rsidR="00B66186" w:rsidRPr="00DE0D8A" w14:paraId="259B0077" w14:textId="77777777" w:rsidTr="00D93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411DF2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6C26BFDA" w14:textId="77777777" w:rsidR="00B66186" w:rsidRPr="00DE0D8A" w:rsidRDefault="00B66186" w:rsidP="00D932E6">
            <w:pPr>
              <w:pStyle w:val="Brdteks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Forklaring</w:t>
            </w:r>
          </w:p>
        </w:tc>
      </w:tr>
      <w:tr w:rsidR="00B66186" w:rsidRPr="00DE0D8A" w14:paraId="645A57C4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66D88DB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#</w:t>
            </w:r>
          </w:p>
        </w:tc>
        <w:tc>
          <w:tcPr>
            <w:tcW w:w="0" w:type="auto"/>
            <w:gridSpan w:val="2"/>
          </w:tcPr>
          <w:p w14:paraId="7328192A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Kravpunkets unike løpenummer.</w:t>
            </w:r>
          </w:p>
        </w:tc>
      </w:tr>
      <w:tr w:rsidR="00B66186" w:rsidRPr="00DE0D8A" w14:paraId="6041606C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E5EF9D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28264C14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Tekst som beskriver kravet.</w:t>
            </w:r>
          </w:p>
        </w:tc>
      </w:tr>
      <w:tr w:rsidR="00B66186" w:rsidRPr="00DE0D8A" w14:paraId="1F5A94E6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1D022D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Type Krav</w:t>
            </w:r>
          </w:p>
        </w:tc>
        <w:tc>
          <w:tcPr>
            <w:tcW w:w="0" w:type="auto"/>
          </w:tcPr>
          <w:p w14:paraId="3EE94440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DE0D8A">
              <w:rPr>
                <w:b/>
                <w:lang w:val="nb-NO"/>
              </w:rPr>
              <w:t>Absolutte krav (A)</w:t>
            </w:r>
          </w:p>
        </w:tc>
        <w:tc>
          <w:tcPr>
            <w:tcW w:w="0" w:type="auto"/>
          </w:tcPr>
          <w:p w14:paraId="15EC252B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Kravet er viktig og MÅ tilfredsstilles. Kravet er å anse som et minimumskrav. Dersom Leverandør ikke oppfyller absolutte krav, eller tar vesentlige forbehold til absolutte krav, kan dette medføre avvisning av tilbudet.</w:t>
            </w:r>
          </w:p>
        </w:tc>
      </w:tr>
      <w:tr w:rsidR="00B66186" w:rsidRPr="00DE0D8A" w14:paraId="69425213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10F10D2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</w:p>
        </w:tc>
        <w:tc>
          <w:tcPr>
            <w:tcW w:w="0" w:type="auto"/>
          </w:tcPr>
          <w:p w14:paraId="6A053D40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DE0D8A">
              <w:rPr>
                <w:b/>
                <w:lang w:val="nb-NO"/>
              </w:rPr>
              <w:t>Absolutte krav (A)*</w:t>
            </w:r>
          </w:p>
        </w:tc>
        <w:tc>
          <w:tcPr>
            <w:tcW w:w="0" w:type="auto"/>
          </w:tcPr>
          <w:p w14:paraId="660BAEEB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 xml:space="preserve">Kravet er viktig og MÅ tilfredsstilles. Kravet er å anse som et minimumskrav, der «mer er bedre». Stjerne tilsier at kravet er gjenstand for relativ vurdering.  </w:t>
            </w:r>
          </w:p>
        </w:tc>
      </w:tr>
      <w:tr w:rsidR="00EE0BE6" w:rsidRPr="00DE0D8A" w14:paraId="7266B9AE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4B3CF53" w14:textId="77777777" w:rsidR="00EE0BE6" w:rsidRPr="00DE0D8A" w:rsidRDefault="00EE0BE6" w:rsidP="00EE0BE6">
            <w:pPr>
              <w:pStyle w:val="Brdtekst"/>
              <w:jc w:val="left"/>
              <w:rPr>
                <w:lang w:val="nb-NO"/>
              </w:rPr>
            </w:pPr>
          </w:p>
        </w:tc>
        <w:tc>
          <w:tcPr>
            <w:tcW w:w="0" w:type="auto"/>
          </w:tcPr>
          <w:p w14:paraId="61259FAE" w14:textId="0078489F" w:rsidR="00EE0BE6" w:rsidRPr="00DE0D8A" w:rsidRDefault="00EE0BE6" w:rsidP="00EE0B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DE0D8A">
              <w:rPr>
                <w:b/>
                <w:lang w:val="nb-NO"/>
              </w:rPr>
              <w:t>Ønskede krav (B)</w:t>
            </w:r>
          </w:p>
        </w:tc>
        <w:tc>
          <w:tcPr>
            <w:tcW w:w="0" w:type="auto"/>
          </w:tcPr>
          <w:p w14:paraId="7B6BD210" w14:textId="1CBBA285" w:rsidR="00EE0BE6" w:rsidRPr="00DE0D8A" w:rsidRDefault="00EE0BE6" w:rsidP="00EE0B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 xml:space="preserve">Kravet BØR tilfredsstilles, men det er ikke et absolutt krav. </w:t>
            </w:r>
          </w:p>
        </w:tc>
      </w:tr>
      <w:tr w:rsidR="00B66186" w:rsidRPr="00DE0D8A" w14:paraId="353AA0B0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A36F6F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Dokumentasjonskrav</w:t>
            </w:r>
          </w:p>
        </w:tc>
        <w:tc>
          <w:tcPr>
            <w:tcW w:w="0" w:type="auto"/>
            <w:gridSpan w:val="2"/>
          </w:tcPr>
          <w:p w14:paraId="0AF6B2EB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Oppdragsgivers krav til dokumentasjon av kravet. Der hvor det kreves bekreftelse er det tilstrekkelig at det blir krysset av i kolonnen «Krav oppfylt».</w:t>
            </w:r>
          </w:p>
        </w:tc>
      </w:tr>
      <w:tr w:rsidR="00B66186" w:rsidRPr="00DE0D8A" w14:paraId="08902BE1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334613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Krav oppfylt</w:t>
            </w:r>
          </w:p>
        </w:tc>
        <w:tc>
          <w:tcPr>
            <w:tcW w:w="0" w:type="auto"/>
            <w:gridSpan w:val="2"/>
          </w:tcPr>
          <w:p w14:paraId="3B13FAFA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Leverandør krysser av hvorvidt kraver er oppfylt eller ikke.</w:t>
            </w:r>
          </w:p>
        </w:tc>
      </w:tr>
      <w:tr w:rsidR="00B66186" w:rsidRPr="00DE0D8A" w14:paraId="2F0779D8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F00F29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Kommentar</w:t>
            </w:r>
          </w:p>
        </w:tc>
        <w:tc>
          <w:tcPr>
            <w:tcW w:w="0" w:type="auto"/>
            <w:gridSpan w:val="2"/>
          </w:tcPr>
          <w:p w14:paraId="1D82691F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 xml:space="preserve">Leverandørs kommentar og løsningsbeskrivelse til kravet. Der leverandør ikke finner det hensiktsmessig å legge løsningsbeskrivelsen inn i selve kravtabellen, kan beskrivelsen legges i eget vedlegg. Kommentarkolonnen skal i så fall inneholde referanse til hvor løsningsbeskrivelsen ligger, og det skal i komme klart frem i løsningsbeskrivelsen hvilket krav som utdypes. </w:t>
            </w:r>
          </w:p>
        </w:tc>
      </w:tr>
    </w:tbl>
    <w:p w14:paraId="4CE17F90" w14:textId="77777777" w:rsidR="00B66186" w:rsidRPr="00DE0D8A" w:rsidRDefault="00B66186" w:rsidP="00DA6427">
      <w:pPr>
        <w:jc w:val="left"/>
      </w:pPr>
    </w:p>
    <w:p w14:paraId="729B1BE7" w14:textId="77777777" w:rsidR="00A92243" w:rsidRPr="00DE0D8A" w:rsidRDefault="00A92243">
      <w:pPr>
        <w:widowControl/>
        <w:spacing w:line="240" w:lineRule="auto"/>
        <w:jc w:val="left"/>
        <w:rPr>
          <w:rStyle w:val="Sterk"/>
        </w:rPr>
      </w:pPr>
    </w:p>
    <w:p w14:paraId="5BAEC846" w14:textId="77777777" w:rsidR="002348BC" w:rsidRPr="00DE0D8A" w:rsidRDefault="002348BC" w:rsidP="00F55020">
      <w:pPr>
        <w:widowControl/>
        <w:spacing w:line="240" w:lineRule="auto"/>
        <w:jc w:val="left"/>
        <w:rPr>
          <w:rStyle w:val="Sterk"/>
        </w:rPr>
      </w:pPr>
    </w:p>
    <w:p w14:paraId="298C72A7" w14:textId="77777777" w:rsidR="002348BC" w:rsidRPr="00DE0D8A" w:rsidRDefault="002348BC" w:rsidP="00F55020">
      <w:pPr>
        <w:widowControl/>
        <w:spacing w:line="240" w:lineRule="auto"/>
        <w:jc w:val="left"/>
        <w:rPr>
          <w:rStyle w:val="Sterk"/>
        </w:rPr>
      </w:pPr>
    </w:p>
    <w:p w14:paraId="0EB57804" w14:textId="6B6C82EE" w:rsidR="00A92243" w:rsidRPr="00DE0D8A" w:rsidRDefault="00A92243" w:rsidP="00F55020">
      <w:pPr>
        <w:widowControl/>
        <w:spacing w:line="240" w:lineRule="auto"/>
        <w:jc w:val="left"/>
        <w:rPr>
          <w:rStyle w:val="Sterk"/>
        </w:rPr>
      </w:pPr>
    </w:p>
    <w:tbl>
      <w:tblPr>
        <w:tblStyle w:val="Tabellrutenett"/>
        <w:tblpPr w:leftFromText="141" w:rightFromText="141" w:vertAnchor="text" w:tblpXSpec="center" w:tblpY="1"/>
        <w:tblOverlap w:val="never"/>
        <w:tblW w:w="14175" w:type="dxa"/>
        <w:jc w:val="center"/>
        <w:tblLayout w:type="fixed"/>
        <w:tblLook w:val="06A0" w:firstRow="1" w:lastRow="0" w:firstColumn="1" w:lastColumn="0" w:noHBand="1" w:noVBand="1"/>
      </w:tblPr>
      <w:tblGrid>
        <w:gridCol w:w="779"/>
        <w:gridCol w:w="5153"/>
        <w:gridCol w:w="731"/>
        <w:gridCol w:w="2551"/>
        <w:gridCol w:w="425"/>
        <w:gridCol w:w="680"/>
        <w:gridCol w:w="3856"/>
      </w:tblGrid>
      <w:tr w:rsidR="004C440B" w:rsidRPr="00DE0D8A" w14:paraId="2A5CBAB6" w14:textId="77777777" w:rsidTr="005A5402">
        <w:trPr>
          <w:tblHeader/>
          <w:jc w:val="center"/>
        </w:trPr>
        <w:tc>
          <w:tcPr>
            <w:tcW w:w="779" w:type="dxa"/>
            <w:vMerge w:val="restart"/>
            <w:shd w:val="clear" w:color="auto" w:fill="7F7F7F" w:themeFill="text1" w:themeFillTint="80"/>
          </w:tcPr>
          <w:p w14:paraId="2CA67CC2" w14:textId="77777777" w:rsidR="004C440B" w:rsidRPr="00DE0D8A" w:rsidRDefault="004C440B" w:rsidP="00C33CDC">
            <w:pPr>
              <w:jc w:val="right"/>
              <w:rPr>
                <w:color w:val="FFFFFF" w:themeColor="background1"/>
              </w:rPr>
            </w:pPr>
            <w:r w:rsidRPr="00DE0D8A">
              <w:lastRenderedPageBreak/>
              <w:br w:type="page"/>
            </w:r>
            <w:r w:rsidRPr="00DE0D8A">
              <w:rPr>
                <w:color w:val="FFFFFF" w:themeColor="background1"/>
                <w:sz w:val="32"/>
              </w:rPr>
              <w:t>#</w:t>
            </w:r>
          </w:p>
        </w:tc>
        <w:tc>
          <w:tcPr>
            <w:tcW w:w="5153" w:type="dxa"/>
            <w:vMerge w:val="restart"/>
            <w:shd w:val="clear" w:color="auto" w:fill="7F7F7F" w:themeFill="text1" w:themeFillTint="80"/>
          </w:tcPr>
          <w:p w14:paraId="0A0CDEEB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Krav</w:t>
            </w:r>
          </w:p>
        </w:tc>
        <w:tc>
          <w:tcPr>
            <w:tcW w:w="731" w:type="dxa"/>
            <w:vMerge w:val="restart"/>
            <w:shd w:val="clear" w:color="auto" w:fill="7F7F7F" w:themeFill="text1" w:themeFillTint="80"/>
          </w:tcPr>
          <w:p w14:paraId="2AD098F1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Type krav</w:t>
            </w:r>
          </w:p>
        </w:tc>
        <w:tc>
          <w:tcPr>
            <w:tcW w:w="2551" w:type="dxa"/>
            <w:vMerge w:val="restart"/>
            <w:shd w:val="clear" w:color="auto" w:fill="7F7F7F" w:themeFill="text1" w:themeFillTint="80"/>
          </w:tcPr>
          <w:p w14:paraId="1F88188A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Dokumentasjons-krav</w:t>
            </w:r>
          </w:p>
        </w:tc>
        <w:tc>
          <w:tcPr>
            <w:tcW w:w="1105" w:type="dxa"/>
            <w:gridSpan w:val="2"/>
            <w:shd w:val="clear" w:color="auto" w:fill="7F7F7F" w:themeFill="text1" w:themeFillTint="80"/>
          </w:tcPr>
          <w:p w14:paraId="43222872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Krav oppfylt</w:t>
            </w:r>
          </w:p>
        </w:tc>
        <w:tc>
          <w:tcPr>
            <w:tcW w:w="3856" w:type="dxa"/>
            <w:vMerge w:val="restart"/>
            <w:shd w:val="clear" w:color="auto" w:fill="7F7F7F" w:themeFill="text1" w:themeFillTint="80"/>
          </w:tcPr>
          <w:p w14:paraId="10766DBE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Kommentar</w:t>
            </w:r>
          </w:p>
        </w:tc>
      </w:tr>
      <w:tr w:rsidR="004C440B" w:rsidRPr="00DE0D8A" w14:paraId="4E45B709" w14:textId="77777777" w:rsidTr="005A5402">
        <w:trPr>
          <w:tblHeader/>
          <w:jc w:val="center"/>
        </w:trPr>
        <w:tc>
          <w:tcPr>
            <w:tcW w:w="779" w:type="dxa"/>
            <w:vMerge/>
          </w:tcPr>
          <w:p w14:paraId="4273A3CC" w14:textId="77777777" w:rsidR="004C440B" w:rsidRPr="00DE0D8A" w:rsidRDefault="004C440B" w:rsidP="00C33CDC">
            <w:pPr>
              <w:ind w:left="360"/>
            </w:pPr>
          </w:p>
        </w:tc>
        <w:tc>
          <w:tcPr>
            <w:tcW w:w="5153" w:type="dxa"/>
            <w:vMerge/>
          </w:tcPr>
          <w:p w14:paraId="695F8E1E" w14:textId="77777777" w:rsidR="004C440B" w:rsidRPr="00DE0D8A" w:rsidRDefault="004C440B" w:rsidP="00C33CDC"/>
        </w:tc>
        <w:tc>
          <w:tcPr>
            <w:tcW w:w="731" w:type="dxa"/>
            <w:vMerge/>
            <w:shd w:val="clear" w:color="auto" w:fill="EAF1DD" w:themeFill="accent3" w:themeFillTint="33"/>
          </w:tcPr>
          <w:p w14:paraId="11DBF9E8" w14:textId="77777777" w:rsidR="004C440B" w:rsidRPr="00DE0D8A" w:rsidRDefault="004C440B" w:rsidP="00C33CDC">
            <w:pPr>
              <w:jc w:val="center"/>
            </w:pPr>
          </w:p>
        </w:tc>
        <w:tc>
          <w:tcPr>
            <w:tcW w:w="2551" w:type="dxa"/>
            <w:vMerge/>
            <w:shd w:val="clear" w:color="auto" w:fill="EAF1DD" w:themeFill="accent3" w:themeFillTint="33"/>
          </w:tcPr>
          <w:p w14:paraId="3F0EE710" w14:textId="77777777" w:rsidR="004C440B" w:rsidRPr="00DE0D8A" w:rsidRDefault="004C440B" w:rsidP="00C33CDC">
            <w:pPr>
              <w:jc w:val="center"/>
            </w:pPr>
          </w:p>
        </w:tc>
        <w:tc>
          <w:tcPr>
            <w:tcW w:w="425" w:type="dxa"/>
            <w:shd w:val="clear" w:color="auto" w:fill="92D050"/>
          </w:tcPr>
          <w:p w14:paraId="39C329FA" w14:textId="77777777" w:rsidR="004C440B" w:rsidRPr="00DE0D8A" w:rsidRDefault="004C440B" w:rsidP="00C33CDC">
            <w:pPr>
              <w:tabs>
                <w:tab w:val="center" w:pos="323"/>
              </w:tabs>
              <w:rPr>
                <w:sz w:val="20"/>
              </w:rPr>
            </w:pPr>
            <w:r w:rsidRPr="00DE0D8A">
              <w:rPr>
                <w:sz w:val="20"/>
              </w:rPr>
              <w:tab/>
              <w:t>Ja</w:t>
            </w:r>
          </w:p>
        </w:tc>
        <w:tc>
          <w:tcPr>
            <w:tcW w:w="680" w:type="dxa"/>
            <w:shd w:val="clear" w:color="auto" w:fill="FF0000"/>
          </w:tcPr>
          <w:p w14:paraId="0F2E3B82" w14:textId="77777777" w:rsidR="004C440B" w:rsidRPr="00DE0D8A" w:rsidRDefault="004C440B" w:rsidP="00C33CDC">
            <w:pPr>
              <w:jc w:val="center"/>
              <w:rPr>
                <w:sz w:val="20"/>
              </w:rPr>
            </w:pPr>
            <w:r w:rsidRPr="00DE0D8A">
              <w:rPr>
                <w:sz w:val="20"/>
              </w:rPr>
              <w:t>Nei</w:t>
            </w:r>
          </w:p>
        </w:tc>
        <w:tc>
          <w:tcPr>
            <w:tcW w:w="3856" w:type="dxa"/>
            <w:vMerge/>
          </w:tcPr>
          <w:p w14:paraId="7BAD9BFA" w14:textId="77777777" w:rsidR="004C440B" w:rsidRPr="00DE0D8A" w:rsidRDefault="004C440B" w:rsidP="00C33CDC"/>
        </w:tc>
      </w:tr>
      <w:tr w:rsidR="00C33CDC" w:rsidRPr="00DE0D8A" w14:paraId="39D88B0E" w14:textId="77777777" w:rsidTr="005A5402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638BBFCA" w14:textId="77777777" w:rsidR="00C33CDC" w:rsidRPr="00DE0D8A" w:rsidRDefault="00C33CDC" w:rsidP="00C33CDC"/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03499B54" w14:textId="6958B643" w:rsidR="00C33CDC" w:rsidRPr="00DE0D8A" w:rsidRDefault="00144AC1" w:rsidP="00D9191A">
            <w:pPr>
              <w:pStyle w:val="Overskrift1"/>
              <w:framePr w:hSpace="0" w:wrap="auto" w:vAnchor="margin" w:xAlign="left" w:yAlign="inline"/>
              <w:suppressOverlap w:val="0"/>
            </w:pPr>
            <w:bookmarkStart w:id="5" w:name="_Toc233288654"/>
            <w:r w:rsidRPr="00DE0D8A">
              <w:t>Generelle krav</w:t>
            </w:r>
            <w:r w:rsidR="00F42A47" w:rsidRPr="00DE0D8A">
              <w:t xml:space="preserve"> til traktoren</w:t>
            </w:r>
            <w:bookmarkEnd w:id="5"/>
          </w:p>
        </w:tc>
      </w:tr>
      <w:tr w:rsidR="005E0C0C" w:rsidRPr="00DE0D8A" w14:paraId="65E98D5D" w14:textId="77777777" w:rsidTr="005A5402">
        <w:trPr>
          <w:jc w:val="center"/>
        </w:trPr>
        <w:tc>
          <w:tcPr>
            <w:tcW w:w="779" w:type="dxa"/>
            <w:shd w:val="clear" w:color="auto" w:fill="C6D9F1" w:themeFill="text2" w:themeFillTint="33"/>
          </w:tcPr>
          <w:p w14:paraId="185894CF" w14:textId="77777777" w:rsidR="005E0C0C" w:rsidRPr="00DE0D8A" w:rsidRDefault="005E0C0C" w:rsidP="005E0C0C"/>
        </w:tc>
        <w:tc>
          <w:tcPr>
            <w:tcW w:w="13396" w:type="dxa"/>
            <w:gridSpan w:val="6"/>
            <w:shd w:val="clear" w:color="auto" w:fill="C6D9F1" w:themeFill="text2" w:themeFillTint="33"/>
          </w:tcPr>
          <w:p w14:paraId="19517B07" w14:textId="207CC38E" w:rsidR="005E0C0C" w:rsidRPr="00DE0D8A" w:rsidRDefault="000E1E91" w:rsidP="005E0C0C">
            <w:pPr>
              <w:rPr>
                <w:rStyle w:val="Sterk"/>
                <w:sz w:val="20"/>
              </w:rPr>
            </w:pPr>
            <w:r w:rsidRPr="00DE0D8A">
              <w:rPr>
                <w:rStyle w:val="Sterk"/>
                <w:sz w:val="20"/>
              </w:rPr>
              <w:t>Motor</w:t>
            </w:r>
            <w:r w:rsidR="00CD2103" w:rsidRPr="00DE0D8A">
              <w:rPr>
                <w:rStyle w:val="Sterk"/>
                <w:sz w:val="20"/>
              </w:rPr>
              <w:t xml:space="preserve"> og funksjon</w:t>
            </w:r>
          </w:p>
        </w:tc>
      </w:tr>
      <w:tr w:rsidR="00C438E7" w:rsidRPr="00DE0D8A" w14:paraId="129EFFAA" w14:textId="77777777" w:rsidTr="005A5402">
        <w:trPr>
          <w:jc w:val="center"/>
        </w:trPr>
        <w:tc>
          <w:tcPr>
            <w:tcW w:w="779" w:type="dxa"/>
          </w:tcPr>
          <w:p w14:paraId="0089AE08" w14:textId="77777777" w:rsidR="00C438E7" w:rsidRPr="00DE0D8A" w:rsidRDefault="00C438E7" w:rsidP="00D9191A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CE60A1A" w14:textId="636C3063" w:rsidR="00C438E7" w:rsidRPr="00C438E7" w:rsidRDefault="00C438E7" w:rsidP="000E1E91">
            <w:pPr>
              <w:pStyle w:val="Punktliste"/>
              <w:widowControl/>
              <w:numPr>
                <w:ilvl w:val="0"/>
                <w:numId w:val="0"/>
              </w:numPr>
              <w:spacing w:after="200" w:line="276" w:lineRule="auto"/>
              <w:jc w:val="left"/>
            </w:pPr>
            <w:r w:rsidRPr="00C438E7">
              <w:t>Traktoren skal leveres ferdig r</w:t>
            </w:r>
            <w:r>
              <w:t>egistrert på norske skilter.</w:t>
            </w:r>
          </w:p>
        </w:tc>
        <w:tc>
          <w:tcPr>
            <w:tcW w:w="731" w:type="dxa"/>
          </w:tcPr>
          <w:p w14:paraId="601E4CD4" w14:textId="48892187" w:rsidR="00C438E7" w:rsidRPr="00DE0D8A" w:rsidRDefault="00C438E7" w:rsidP="005E0C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30E8B32" w14:textId="77777777" w:rsidR="00C438E7" w:rsidRDefault="00C438E7" w:rsidP="005D0501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Bekreft</w:t>
            </w:r>
          </w:p>
          <w:p w14:paraId="05764DF7" w14:textId="4168E489" w:rsidR="00C438E7" w:rsidRPr="00DE0D8A" w:rsidRDefault="00C438E7" w:rsidP="005D0501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2699B441" w14:textId="77777777" w:rsidR="00C438E7" w:rsidRPr="00DE0D8A" w:rsidRDefault="00C438E7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1A4EBF0" w14:textId="77777777" w:rsidR="00C438E7" w:rsidRPr="00DE0D8A" w:rsidRDefault="00C438E7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EFC5D95" w14:textId="77777777" w:rsidR="00C438E7" w:rsidRPr="00DE0D8A" w:rsidRDefault="00C438E7" w:rsidP="005E0C0C">
            <w:pPr>
              <w:rPr>
                <w:rFonts w:cstheme="minorHAnsi"/>
                <w:sz w:val="20"/>
              </w:rPr>
            </w:pPr>
          </w:p>
        </w:tc>
      </w:tr>
      <w:tr w:rsidR="00C23594" w:rsidRPr="00DE0D8A" w14:paraId="77E55B23" w14:textId="77777777" w:rsidTr="005A5402">
        <w:trPr>
          <w:jc w:val="center"/>
        </w:trPr>
        <w:tc>
          <w:tcPr>
            <w:tcW w:w="779" w:type="dxa"/>
          </w:tcPr>
          <w:p w14:paraId="651283DC" w14:textId="77777777" w:rsidR="00C23594" w:rsidRPr="00DE0D8A" w:rsidRDefault="00C23594" w:rsidP="00D9191A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2597C18" w14:textId="08590FC3" w:rsidR="002E1C69" w:rsidRPr="009F118B" w:rsidRDefault="00DE0D8A" w:rsidP="000E1E91">
            <w:pPr>
              <w:pStyle w:val="Punktliste"/>
              <w:widowControl/>
              <w:numPr>
                <w:ilvl w:val="0"/>
                <w:numId w:val="0"/>
              </w:numPr>
              <w:spacing w:after="200" w:line="276" w:lineRule="auto"/>
              <w:jc w:val="left"/>
              <w:rPr>
                <w:lang w:val="nn-NO"/>
              </w:rPr>
            </w:pPr>
            <w:r w:rsidRPr="009F118B">
              <w:rPr>
                <w:lang w:val="nn-NO"/>
              </w:rPr>
              <w:t>Motor skal ha e</w:t>
            </w:r>
            <w:r w:rsidR="00ED6840" w:rsidRPr="009F118B">
              <w:rPr>
                <w:lang w:val="nn-NO"/>
              </w:rPr>
              <w:t>ffekt minimum 145 hk nominell.</w:t>
            </w:r>
          </w:p>
        </w:tc>
        <w:tc>
          <w:tcPr>
            <w:tcW w:w="731" w:type="dxa"/>
          </w:tcPr>
          <w:p w14:paraId="0DFA7126" w14:textId="6B5E4787" w:rsidR="00C23594" w:rsidRPr="00DE0D8A" w:rsidRDefault="000E1E91" w:rsidP="005E0C0C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BD37CC5" w14:textId="3F1FA528" w:rsidR="00C23594" w:rsidRPr="00DE0D8A" w:rsidRDefault="000E1E91" w:rsidP="005D0501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B6673B9" w14:textId="77777777" w:rsidR="00C23594" w:rsidRPr="00DE0D8A" w:rsidRDefault="00C23594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472581A" w14:textId="77777777" w:rsidR="00C23594" w:rsidRPr="00DE0D8A" w:rsidRDefault="00C23594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1AA9365" w14:textId="77777777" w:rsidR="00C23594" w:rsidRPr="00DE0D8A" w:rsidRDefault="00C23594" w:rsidP="005E0C0C">
            <w:pPr>
              <w:rPr>
                <w:rFonts w:cstheme="minorHAnsi"/>
                <w:sz w:val="20"/>
              </w:rPr>
            </w:pPr>
          </w:p>
        </w:tc>
      </w:tr>
      <w:tr w:rsidR="000E1E91" w:rsidRPr="00DE0D8A" w14:paraId="3A41A872" w14:textId="77777777" w:rsidTr="005A5402">
        <w:trPr>
          <w:jc w:val="center"/>
        </w:trPr>
        <w:tc>
          <w:tcPr>
            <w:tcW w:w="779" w:type="dxa"/>
          </w:tcPr>
          <w:p w14:paraId="3386F106" w14:textId="77777777" w:rsidR="000E1E91" w:rsidRPr="00DE0D8A" w:rsidRDefault="000E1E91" w:rsidP="00D9191A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AD9332B" w14:textId="6C88768D" w:rsidR="000E1E91" w:rsidRPr="00DE0D8A" w:rsidRDefault="00ED6840" w:rsidP="000E1E91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 xml:space="preserve">Motor skal ha </w:t>
            </w:r>
            <w:proofErr w:type="spellStart"/>
            <w:r w:rsidRPr="00DE0D8A">
              <w:t>b</w:t>
            </w:r>
            <w:r w:rsidR="000E1E91" w:rsidRPr="00DE0D8A">
              <w:t>oost</w:t>
            </w:r>
            <w:proofErr w:type="spellEnd"/>
            <w:r w:rsidR="000E1E91" w:rsidRPr="00DE0D8A">
              <w:t xml:space="preserve"> effekt min </w:t>
            </w:r>
            <w:r w:rsidRPr="00DE0D8A">
              <w:t>190</w:t>
            </w:r>
            <w:r w:rsidR="000E1E91" w:rsidRPr="00DE0D8A">
              <w:t>hk</w:t>
            </w:r>
            <w:r w:rsidRPr="00DE0D8A">
              <w:t>.</w:t>
            </w:r>
          </w:p>
        </w:tc>
        <w:tc>
          <w:tcPr>
            <w:tcW w:w="731" w:type="dxa"/>
          </w:tcPr>
          <w:p w14:paraId="598CD71B" w14:textId="1AEAF2B1" w:rsidR="000E1E91" w:rsidRPr="00DE0D8A" w:rsidRDefault="000E1E91" w:rsidP="005E0C0C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B250286" w14:textId="11646A64" w:rsidR="000E1E91" w:rsidRPr="00DE0D8A" w:rsidRDefault="000E1E91" w:rsidP="005D0501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5DE8EBF" w14:textId="77777777" w:rsidR="000E1E91" w:rsidRPr="00DE0D8A" w:rsidRDefault="000E1E91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616F479" w14:textId="77777777" w:rsidR="000E1E91" w:rsidRPr="00DE0D8A" w:rsidRDefault="000E1E91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9ADC3EA" w14:textId="77777777" w:rsidR="000E1E91" w:rsidRPr="00DE0D8A" w:rsidRDefault="000E1E91" w:rsidP="005E0C0C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04EFA5E9" w14:textId="77777777" w:rsidTr="005A5402">
        <w:trPr>
          <w:jc w:val="center"/>
        </w:trPr>
        <w:tc>
          <w:tcPr>
            <w:tcW w:w="779" w:type="dxa"/>
          </w:tcPr>
          <w:p w14:paraId="15060E48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45EAC5C" w14:textId="10222880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 xml:space="preserve">Totalvekt </w:t>
            </w:r>
            <w:r w:rsidR="00ED6840" w:rsidRPr="00DE0D8A">
              <w:t xml:space="preserve">skal være </w:t>
            </w:r>
            <w:r w:rsidR="00DE0D8A" w:rsidRPr="00DE0D8A">
              <w:t xml:space="preserve">ca. </w:t>
            </w:r>
            <w:r w:rsidRPr="00DE0D8A">
              <w:t>12-13 tonn</w:t>
            </w:r>
            <w:r w:rsidR="00ED6840" w:rsidRPr="00DE0D8A">
              <w:t>.</w:t>
            </w:r>
          </w:p>
        </w:tc>
        <w:tc>
          <w:tcPr>
            <w:tcW w:w="731" w:type="dxa"/>
          </w:tcPr>
          <w:p w14:paraId="5F0714D8" w14:textId="142EA65A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DB790FD" w14:textId="5CB093C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64210A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86A3B9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B43D92E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73AD2E99" w14:textId="77777777" w:rsidTr="005A5402">
        <w:trPr>
          <w:jc w:val="center"/>
        </w:trPr>
        <w:tc>
          <w:tcPr>
            <w:tcW w:w="779" w:type="dxa"/>
          </w:tcPr>
          <w:p w14:paraId="3E87000A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2081612" w14:textId="0930EC08" w:rsidR="00CD2103" w:rsidRPr="00DE0D8A" w:rsidRDefault="00887D0E" w:rsidP="00CD2103">
            <w:pPr>
              <w:tabs>
                <w:tab w:val="left" w:pos="1027"/>
              </w:tabs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Traktor skal</w:t>
            </w:r>
            <w:r w:rsidR="00DE0D8A" w:rsidRPr="00DE0D8A">
              <w:rPr>
                <w:rFonts w:cstheme="minorHAnsi"/>
                <w:szCs w:val="22"/>
              </w:rPr>
              <w:t xml:space="preserve"> ha</w:t>
            </w:r>
            <w:r w:rsidRPr="00DE0D8A">
              <w:rPr>
                <w:rFonts w:cstheme="minorHAnsi"/>
                <w:szCs w:val="22"/>
              </w:rPr>
              <w:t xml:space="preserve"> f</w:t>
            </w:r>
            <w:r w:rsidR="00CD2103" w:rsidRPr="00DE0D8A">
              <w:rPr>
                <w:rFonts w:cstheme="minorHAnsi"/>
                <w:szCs w:val="22"/>
              </w:rPr>
              <w:t>irehjulstrekk</w:t>
            </w:r>
            <w:r w:rsidRPr="00DE0D8A">
              <w:rPr>
                <w:rFonts w:cstheme="minorHAnsi"/>
                <w:szCs w:val="22"/>
              </w:rPr>
              <w:t>.</w:t>
            </w:r>
          </w:p>
          <w:p w14:paraId="5C1946D0" w14:textId="5369458D" w:rsidR="00CD2103" w:rsidRPr="00DE0D8A" w:rsidRDefault="00CD2103" w:rsidP="00CD2103">
            <w:pPr>
              <w:tabs>
                <w:tab w:val="left" w:pos="1027"/>
              </w:tabs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50BE88D5" w14:textId="15BFA1CF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894231A" w14:textId="73AF31A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613807A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5348E9A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C4F9252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5D83D62A" w14:textId="77777777" w:rsidTr="005A5402">
        <w:trPr>
          <w:jc w:val="center"/>
        </w:trPr>
        <w:tc>
          <w:tcPr>
            <w:tcW w:w="779" w:type="dxa"/>
          </w:tcPr>
          <w:p w14:paraId="0AF1DB12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  <w:bookmarkStart w:id="6" w:name="_Toc508011286"/>
            <w:bookmarkEnd w:id="6"/>
          </w:p>
        </w:tc>
        <w:tc>
          <w:tcPr>
            <w:tcW w:w="5153" w:type="dxa"/>
          </w:tcPr>
          <w:p w14:paraId="7B6DEE1E" w14:textId="6132A82C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Min 5 år</w:t>
            </w:r>
            <w:r w:rsidR="00DE0D8A" w:rsidRPr="00DE0D8A">
              <w:t xml:space="preserve">s </w:t>
            </w:r>
            <w:r w:rsidRPr="00DE0D8A">
              <w:t>garanti</w:t>
            </w:r>
            <w:r w:rsidR="00F42A47" w:rsidRPr="00DE0D8A">
              <w:t xml:space="preserve"> på traktoren</w:t>
            </w:r>
            <w:r w:rsidR="00ED6840" w:rsidRPr="00DE0D8A">
              <w:t>.</w:t>
            </w:r>
          </w:p>
        </w:tc>
        <w:tc>
          <w:tcPr>
            <w:tcW w:w="731" w:type="dxa"/>
          </w:tcPr>
          <w:p w14:paraId="4354F806" w14:textId="6F6A9099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DBBD33A" w14:textId="589024B0" w:rsidR="00CD2103" w:rsidRPr="00DE0D8A" w:rsidRDefault="00FE21A9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  <w:r w:rsidR="002F7F6D" w:rsidRPr="00DE0D8A">
              <w:rPr>
                <w:rFonts w:cstheme="minorHAnsi"/>
                <w:szCs w:val="22"/>
              </w:rPr>
              <w:t>.</w:t>
            </w:r>
          </w:p>
        </w:tc>
        <w:tc>
          <w:tcPr>
            <w:tcW w:w="425" w:type="dxa"/>
          </w:tcPr>
          <w:p w14:paraId="19A311C5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FED60C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0A74EB8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33B5FA77" w14:textId="77777777" w:rsidTr="005A5402">
        <w:trPr>
          <w:jc w:val="center"/>
        </w:trPr>
        <w:tc>
          <w:tcPr>
            <w:tcW w:w="779" w:type="dxa"/>
          </w:tcPr>
          <w:p w14:paraId="5CF91BEE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ACCEAD9" w14:textId="04449960" w:rsidR="00ED6840" w:rsidRPr="00DE0D8A" w:rsidRDefault="00DE0D8A" w:rsidP="00ED6840">
            <w:r w:rsidRPr="00DE0D8A">
              <w:t>Traktoren skal leveres komplett med s</w:t>
            </w:r>
            <w:r w:rsidR="00ED6840" w:rsidRPr="00DE0D8A">
              <w:t xml:space="preserve">ommer og vinterdekk </w:t>
            </w:r>
            <w:r w:rsidRPr="00DE0D8A">
              <w:t>på</w:t>
            </w:r>
            <w:r w:rsidR="00ED6840" w:rsidRPr="00DE0D8A">
              <w:t xml:space="preserve"> felg</w:t>
            </w:r>
            <w:r w:rsidRPr="00DE0D8A">
              <w:t xml:space="preserve">. </w:t>
            </w:r>
            <w:r w:rsidR="00ED6840" w:rsidRPr="00DE0D8A">
              <w:t xml:space="preserve">Sommerdekkene skal være </w:t>
            </w:r>
            <w:proofErr w:type="spellStart"/>
            <w:r w:rsidR="00ED6840" w:rsidRPr="00DE0D8A">
              <w:t>Nokian</w:t>
            </w:r>
            <w:proofErr w:type="spellEnd"/>
            <w:r w:rsidRPr="00DE0D8A">
              <w:t xml:space="preserve"> </w:t>
            </w:r>
            <w:r w:rsidR="00ED6840" w:rsidRPr="00DE0D8A">
              <w:t xml:space="preserve">TRI 2. Og Vinterdekk </w:t>
            </w:r>
            <w:proofErr w:type="spellStart"/>
            <w:r w:rsidR="00ED6840" w:rsidRPr="00DE0D8A">
              <w:t>Hakkapelita</w:t>
            </w:r>
            <w:proofErr w:type="spellEnd"/>
            <w:r w:rsidR="00ED6840" w:rsidRPr="00DE0D8A">
              <w:t xml:space="preserve"> Seipet med pigg. </w:t>
            </w:r>
            <w:r w:rsidRPr="00DE0D8A">
              <w:t xml:space="preserve">Eller tilsvarende dekk. </w:t>
            </w:r>
          </w:p>
          <w:p w14:paraId="425A4240" w14:textId="77777777" w:rsidR="00ED6840" w:rsidRPr="00DE0D8A" w:rsidRDefault="00ED6840" w:rsidP="00ED6840"/>
          <w:p w14:paraId="5CD5AA54" w14:textId="5C0232D1" w:rsidR="00DE0D8A" w:rsidRPr="00DE0D8A" w:rsidRDefault="00DE0D8A" w:rsidP="00ED6840">
            <w:r w:rsidRPr="00DE0D8A">
              <w:t>Ønskelige dimensjoner:</w:t>
            </w:r>
          </w:p>
          <w:p w14:paraId="13DF9BCC" w14:textId="77777777" w:rsidR="00DE0D8A" w:rsidRPr="00DE0D8A" w:rsidRDefault="00ED6840" w:rsidP="00ED6840">
            <w:pPr>
              <w:pStyle w:val="Listeavsnitt"/>
              <w:numPr>
                <w:ilvl w:val="0"/>
                <w:numId w:val="28"/>
              </w:numPr>
            </w:pPr>
            <w:r w:rsidRPr="00DE0D8A">
              <w:t>Sommer 650/65-38 Bak og 540/65-28 Foran</w:t>
            </w:r>
          </w:p>
          <w:p w14:paraId="40344CA3" w14:textId="183712F9" w:rsidR="00ED6840" w:rsidRPr="00DE0D8A" w:rsidRDefault="00ED6840" w:rsidP="00ED6840">
            <w:pPr>
              <w:pStyle w:val="Listeavsnitt"/>
              <w:numPr>
                <w:ilvl w:val="0"/>
                <w:numId w:val="28"/>
              </w:numPr>
            </w:pPr>
            <w:r w:rsidRPr="00DE0D8A">
              <w:t xml:space="preserve">Vinter 540/80-38 Bak og 440/80-28 Foran </w:t>
            </w:r>
          </w:p>
          <w:p w14:paraId="316CDF4F" w14:textId="77777777" w:rsidR="00ED6840" w:rsidRPr="00DE0D8A" w:rsidRDefault="00ED6840" w:rsidP="00ED6840"/>
          <w:p w14:paraId="5BB15925" w14:textId="56BC9DCA" w:rsidR="00CD2103" w:rsidRPr="00DE0D8A" w:rsidRDefault="00ED6840" w:rsidP="00ED6840">
            <w:r w:rsidRPr="00DE0D8A">
              <w:t>(må være tilpasset traktoren)</w:t>
            </w:r>
          </w:p>
        </w:tc>
        <w:tc>
          <w:tcPr>
            <w:tcW w:w="731" w:type="dxa"/>
          </w:tcPr>
          <w:p w14:paraId="3DB5B88F" w14:textId="22807C1E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7F7610CD" w14:textId="36263EE6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F6F73EB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1BEEA7F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436C1CF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5120C353" w14:textId="77777777" w:rsidTr="005A5402">
        <w:trPr>
          <w:jc w:val="center"/>
        </w:trPr>
        <w:tc>
          <w:tcPr>
            <w:tcW w:w="779" w:type="dxa"/>
          </w:tcPr>
          <w:p w14:paraId="3A479A01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7EBFBDE" w14:textId="5AAF340D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Traktoren skal ha t</w:t>
            </w:r>
            <w:r w:rsidR="00CD2103" w:rsidRPr="00DE0D8A">
              <w:t>rekk-krok med utskyt så den er godt synlig fra førersete</w:t>
            </w:r>
            <w:r w:rsidR="00ED6840" w:rsidRPr="00DE0D8A">
              <w:t>.</w:t>
            </w:r>
          </w:p>
        </w:tc>
        <w:tc>
          <w:tcPr>
            <w:tcW w:w="731" w:type="dxa"/>
          </w:tcPr>
          <w:p w14:paraId="632A55E1" w14:textId="2A051203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A2D7798" w14:textId="1F90CD7D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D5200C5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DF47DBF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7891614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36FC87FD" w14:textId="77777777" w:rsidTr="005A5402">
        <w:trPr>
          <w:jc w:val="center"/>
        </w:trPr>
        <w:tc>
          <w:tcPr>
            <w:tcW w:w="779" w:type="dxa"/>
          </w:tcPr>
          <w:p w14:paraId="07FBA25C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B904EF4" w14:textId="2737DA63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Tilhengerbrems</w:t>
            </w:r>
            <w:r w:rsidR="00DE0D8A" w:rsidRPr="00DE0D8A">
              <w:t xml:space="preserve"> på traktoren</w:t>
            </w:r>
            <w:r w:rsidR="00F42A47" w:rsidRPr="00DE0D8A">
              <w:t xml:space="preserve"> skal være</w:t>
            </w:r>
            <w:r w:rsidRPr="00DE0D8A">
              <w:t xml:space="preserve"> hydraulisk</w:t>
            </w:r>
            <w:r w:rsidR="00DE0D8A" w:rsidRPr="00DE0D8A">
              <w:t>.</w:t>
            </w:r>
          </w:p>
        </w:tc>
        <w:tc>
          <w:tcPr>
            <w:tcW w:w="731" w:type="dxa"/>
          </w:tcPr>
          <w:p w14:paraId="4A31D4EF" w14:textId="525D27C6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74C2BD0C" w14:textId="5ACBAF6B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DDB6899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5489D83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DCF5BAC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10F3716E" w14:textId="77777777" w:rsidTr="005A5402">
        <w:trPr>
          <w:jc w:val="center"/>
        </w:trPr>
        <w:tc>
          <w:tcPr>
            <w:tcW w:w="779" w:type="dxa"/>
          </w:tcPr>
          <w:p w14:paraId="389624E3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311E291" w14:textId="7B46D0D1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Traktoren skal leveres med f</w:t>
            </w:r>
            <w:r w:rsidR="00ED6840" w:rsidRPr="00DE0D8A">
              <w:t xml:space="preserve">rontlaster med demper og 3 og 4 funksjon, mulighet for å “skru på” 3 funksjon så en slipper og holde den inne ved </w:t>
            </w:r>
            <w:r w:rsidRPr="00DE0D8A">
              <w:t>f.eks.</w:t>
            </w:r>
            <w:r w:rsidR="00ED6840" w:rsidRPr="00DE0D8A">
              <w:t xml:space="preserve"> bruk av strøapp</w:t>
            </w:r>
            <w:r w:rsidRPr="00DE0D8A">
              <w:t>a</w:t>
            </w:r>
            <w:r w:rsidR="00ED6840" w:rsidRPr="00DE0D8A">
              <w:t>rat i laster. Hydraulisk kopling av arbeidsredskap og el. Joystick.</w:t>
            </w:r>
          </w:p>
        </w:tc>
        <w:tc>
          <w:tcPr>
            <w:tcW w:w="731" w:type="dxa"/>
          </w:tcPr>
          <w:p w14:paraId="102DC72B" w14:textId="7297911C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73E8514" w14:textId="3BA6DE4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4841C8B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B47D6E4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E0BACDD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75BC94E0" w14:textId="77777777" w:rsidTr="005A5402">
        <w:trPr>
          <w:jc w:val="center"/>
        </w:trPr>
        <w:tc>
          <w:tcPr>
            <w:tcW w:w="779" w:type="dxa"/>
          </w:tcPr>
          <w:p w14:paraId="42E54470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07F5B2B" w14:textId="21E80F93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Traktoren skal leveres med k</w:t>
            </w:r>
            <w:r w:rsidR="00CD2103" w:rsidRPr="00DE0D8A">
              <w:t xml:space="preserve">amera på frontlaster for </w:t>
            </w:r>
            <w:r w:rsidR="00ED6840" w:rsidRPr="00DE0D8A">
              <w:t>redskaps</w:t>
            </w:r>
            <w:r w:rsidRPr="00DE0D8A">
              <w:t>l</w:t>
            </w:r>
            <w:r w:rsidR="00ED6840" w:rsidRPr="00DE0D8A">
              <w:t>ift</w:t>
            </w:r>
            <w:r w:rsidR="00CD2103" w:rsidRPr="00DE0D8A">
              <w:t xml:space="preserve"> og palegaffelbruk</w:t>
            </w:r>
          </w:p>
        </w:tc>
        <w:tc>
          <w:tcPr>
            <w:tcW w:w="731" w:type="dxa"/>
          </w:tcPr>
          <w:p w14:paraId="60D982B2" w14:textId="6C51CF47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377CD18" w14:textId="1989CED5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603D0CE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B6E6CCB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6506843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665CE218" w14:textId="77777777" w:rsidTr="005A5402">
        <w:trPr>
          <w:jc w:val="center"/>
        </w:trPr>
        <w:tc>
          <w:tcPr>
            <w:tcW w:w="779" w:type="dxa"/>
          </w:tcPr>
          <w:p w14:paraId="6CEE2E8C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87C969E" w14:textId="397E2EB7" w:rsidR="00CD2103" w:rsidRPr="009F118B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spacing w:after="200" w:line="276" w:lineRule="auto"/>
              <w:jc w:val="left"/>
              <w:rPr>
                <w:lang w:val="nn-NO"/>
              </w:rPr>
            </w:pPr>
            <w:r w:rsidRPr="009F118B">
              <w:rPr>
                <w:lang w:val="nn-NO"/>
              </w:rPr>
              <w:t xml:space="preserve">Traktoren skal </w:t>
            </w:r>
            <w:proofErr w:type="spellStart"/>
            <w:r w:rsidRPr="009F118B">
              <w:rPr>
                <w:lang w:val="nn-NO"/>
              </w:rPr>
              <w:t>leveres</w:t>
            </w:r>
            <w:proofErr w:type="spellEnd"/>
            <w:r w:rsidRPr="009F118B">
              <w:rPr>
                <w:lang w:val="nn-NO"/>
              </w:rPr>
              <w:t xml:space="preserve"> med o</w:t>
            </w:r>
            <w:r w:rsidR="00CD2103" w:rsidRPr="009F118B">
              <w:rPr>
                <w:lang w:val="nn-NO"/>
              </w:rPr>
              <w:t>riginalt hydraulisk toppstag med feste i originalt oppheng</w:t>
            </w:r>
          </w:p>
        </w:tc>
        <w:tc>
          <w:tcPr>
            <w:tcW w:w="731" w:type="dxa"/>
          </w:tcPr>
          <w:p w14:paraId="2EAAD24A" w14:textId="5FB70EB4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A521EC5" w14:textId="0CBC0BA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B736D1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62DF3E9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BF30D94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3814B723" w14:textId="77777777" w:rsidTr="005A5402">
        <w:trPr>
          <w:jc w:val="center"/>
        </w:trPr>
        <w:tc>
          <w:tcPr>
            <w:tcW w:w="779" w:type="dxa"/>
          </w:tcPr>
          <w:p w14:paraId="75D5C91B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590FC68" w14:textId="1D1F801B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>
              <w:t>Traktoren skal leveres med s</w:t>
            </w:r>
            <w:r w:rsidR="00A34720" w:rsidRPr="00DE0D8A">
              <w:t xml:space="preserve">kjermer tilpasset dekkdimensjon. Viktig at ikke bakskjermene skygger unødig for utsikten. </w:t>
            </w:r>
            <w:r w:rsidR="00ED6840" w:rsidRPr="00DE0D8A">
              <w:t>Skjermer også over fram hjul</w:t>
            </w:r>
          </w:p>
        </w:tc>
        <w:tc>
          <w:tcPr>
            <w:tcW w:w="731" w:type="dxa"/>
          </w:tcPr>
          <w:p w14:paraId="462FF554" w14:textId="0A5C2AAC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8E35F4C" w14:textId="0CDDB239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5CBC0E7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4B40CAC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A570983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45414B41" w14:textId="77777777" w:rsidTr="005A5402">
        <w:trPr>
          <w:jc w:val="center"/>
        </w:trPr>
        <w:tc>
          <w:tcPr>
            <w:tcW w:w="779" w:type="dxa"/>
          </w:tcPr>
          <w:p w14:paraId="1AF5AAD1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DA6D3FD" w14:textId="4C809E3A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spacing w:after="200" w:line="276" w:lineRule="auto"/>
              <w:jc w:val="left"/>
            </w:pPr>
            <w:r>
              <w:t xml:space="preserve">Traktoren skal leveres med </w:t>
            </w:r>
            <w:r w:rsidR="00CD2103" w:rsidRPr="00DE0D8A">
              <w:t>360 grader</w:t>
            </w:r>
            <w:r>
              <w:t>s,</w:t>
            </w:r>
            <w:r w:rsidR="00CD2103" w:rsidRPr="00DE0D8A">
              <w:t xml:space="preserve"> god led belysning</w:t>
            </w:r>
            <w:r>
              <w:t>.</w:t>
            </w:r>
          </w:p>
        </w:tc>
        <w:tc>
          <w:tcPr>
            <w:tcW w:w="731" w:type="dxa"/>
          </w:tcPr>
          <w:p w14:paraId="641F765C" w14:textId="014314AA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60CA561" w14:textId="057C7462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E313AA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1A4E0C7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D501BA5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7873FDCD" w14:textId="77777777" w:rsidTr="005A5402">
        <w:trPr>
          <w:jc w:val="center"/>
        </w:trPr>
        <w:tc>
          <w:tcPr>
            <w:tcW w:w="779" w:type="dxa"/>
          </w:tcPr>
          <w:p w14:paraId="5096FC73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4B5FA7FC" w14:textId="45847DFD" w:rsidR="00CD2103" w:rsidRPr="00DE0D8A" w:rsidRDefault="005365BE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>
              <w:t>Traktoren skal leveres med l</w:t>
            </w:r>
            <w:r w:rsidR="00ED6840" w:rsidRPr="00DE0D8A">
              <w:t xml:space="preserve">ed varselblink i </w:t>
            </w:r>
            <w:proofErr w:type="spellStart"/>
            <w:r w:rsidR="00ED6840" w:rsidRPr="00DE0D8A">
              <w:t>taksiden</w:t>
            </w:r>
            <w:proofErr w:type="spellEnd"/>
            <w:r w:rsidR="00DE0D8A">
              <w:t>.</w:t>
            </w:r>
            <w:r w:rsidR="00ED6840" w:rsidRPr="00DE0D8A">
              <w:t xml:space="preserve"> 2 på hvert hjørne, god 360 grader dekning</w:t>
            </w:r>
            <w:r w:rsidR="00DE0D8A">
              <w:t>.</w:t>
            </w:r>
          </w:p>
        </w:tc>
        <w:tc>
          <w:tcPr>
            <w:tcW w:w="731" w:type="dxa"/>
          </w:tcPr>
          <w:p w14:paraId="2FBC5114" w14:textId="2D802457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67F40A2" w14:textId="27FEF44D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3ADF74EC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995550E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0ECD353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3FA2FC82" w14:textId="77777777" w:rsidTr="005A5402">
        <w:trPr>
          <w:jc w:val="center"/>
        </w:trPr>
        <w:tc>
          <w:tcPr>
            <w:tcW w:w="779" w:type="dxa"/>
          </w:tcPr>
          <w:p w14:paraId="044F9F50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D9F7808" w14:textId="080E8F3C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>
              <w:t xml:space="preserve">Traktoren skal leveres med </w:t>
            </w:r>
            <w:r w:rsidR="005365BE">
              <w:t>h</w:t>
            </w:r>
            <w:r w:rsidR="00CD2103" w:rsidRPr="00DE0D8A">
              <w:t>el ramme for god stabilitet</w:t>
            </w:r>
          </w:p>
        </w:tc>
        <w:tc>
          <w:tcPr>
            <w:tcW w:w="731" w:type="dxa"/>
          </w:tcPr>
          <w:p w14:paraId="69CCBF0B" w14:textId="1E8617B8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EC9F7D0" w14:textId="1948A9DD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534D934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77D766E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335524C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15EFE482" w14:textId="77777777" w:rsidTr="005A5402">
        <w:trPr>
          <w:jc w:val="center"/>
        </w:trPr>
        <w:tc>
          <w:tcPr>
            <w:tcW w:w="779" w:type="dxa"/>
          </w:tcPr>
          <w:p w14:paraId="20DE4D23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B420C50" w14:textId="74EB8B31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Traktoren skal ha et helintegrert betjeningssystem hvor fører kan styre transmisjon, hydraulikk og redskap fra ett samlet grensesnitt uten behov for separate kontrollpaneler.</w:t>
            </w:r>
          </w:p>
        </w:tc>
        <w:tc>
          <w:tcPr>
            <w:tcW w:w="731" w:type="dxa"/>
          </w:tcPr>
          <w:p w14:paraId="7FDF0F4F" w14:textId="328CD05F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B5B3705" w14:textId="5F22A3CD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55A9541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1CC1AB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D3E9BE7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7120657D" w14:textId="77777777" w:rsidTr="005A5402">
        <w:trPr>
          <w:jc w:val="center"/>
        </w:trPr>
        <w:tc>
          <w:tcPr>
            <w:tcW w:w="779" w:type="dxa"/>
          </w:tcPr>
          <w:p w14:paraId="690CD22B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BE7AA24" w14:textId="50EB39BB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Terminal skal styre alle maskinens hovedfunksjoner og støtte samtidig visning av maskindata, hydraulikk og redskapsinformasjon.</w:t>
            </w:r>
          </w:p>
        </w:tc>
        <w:tc>
          <w:tcPr>
            <w:tcW w:w="731" w:type="dxa"/>
          </w:tcPr>
          <w:p w14:paraId="7176FDD8" w14:textId="46DFE955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7CF52E58" w14:textId="1707425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4FFCEF1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4B2DFD2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D416730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6C287F8F" w14:textId="77777777" w:rsidTr="005A5402">
        <w:trPr>
          <w:jc w:val="center"/>
        </w:trPr>
        <w:tc>
          <w:tcPr>
            <w:tcW w:w="779" w:type="dxa"/>
          </w:tcPr>
          <w:p w14:paraId="46B2C2F4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2EDE8FA" w14:textId="28559F11" w:rsidR="00CD2103" w:rsidRPr="00DE0D8A" w:rsidRDefault="005365BE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>
              <w:t xml:space="preserve">Traktoren skal leveres med </w:t>
            </w:r>
            <w:r>
              <w:rPr>
                <w:rFonts w:ascii="Segoe UI" w:eastAsia="Segoe UI" w:hAnsi="Segoe UI" w:cs="Segoe UI"/>
                <w:sz w:val="21"/>
                <w:szCs w:val="21"/>
              </w:rPr>
              <w:t>m</w:t>
            </w:r>
            <w:r w:rsidR="00CD2103" w:rsidRPr="00DE0D8A">
              <w:rPr>
                <w:rFonts w:ascii="Segoe UI" w:eastAsia="Segoe UI" w:hAnsi="Segoe UI" w:cs="Segoe UI"/>
                <w:sz w:val="21"/>
                <w:szCs w:val="21"/>
              </w:rPr>
              <w:t>ulighet for utvidelse med ekstra skjerm i førerhytte.</w:t>
            </w:r>
          </w:p>
        </w:tc>
        <w:tc>
          <w:tcPr>
            <w:tcW w:w="731" w:type="dxa"/>
          </w:tcPr>
          <w:p w14:paraId="0C0F9AFC" w14:textId="266B30E4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DB9790F" w14:textId="793F6694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F66012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747F52F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E96041C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424FE487" w14:textId="77777777" w:rsidTr="005A5402">
        <w:trPr>
          <w:jc w:val="center"/>
        </w:trPr>
        <w:tc>
          <w:tcPr>
            <w:tcW w:w="779" w:type="dxa"/>
          </w:tcPr>
          <w:p w14:paraId="76B2210C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AAACD16" w14:textId="5A87A018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Traktoren skal ha dokumentert stabil og komfortabel kjøreegenskap ved transport i hastigheter opp mot 50 km/t.</w:t>
            </w:r>
          </w:p>
        </w:tc>
        <w:tc>
          <w:tcPr>
            <w:tcW w:w="731" w:type="dxa"/>
          </w:tcPr>
          <w:p w14:paraId="758A850E" w14:textId="19EB925F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E1F4F8A" w14:textId="7D5B1482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23B38DF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501B7C0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DF31A98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5166222F" w14:textId="77777777" w:rsidTr="005A5402">
        <w:trPr>
          <w:jc w:val="center"/>
        </w:trPr>
        <w:tc>
          <w:tcPr>
            <w:tcW w:w="779" w:type="dxa"/>
          </w:tcPr>
          <w:p w14:paraId="69B6DB1F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70129C0" w14:textId="20879BE8" w:rsidR="00CD2103" w:rsidRPr="00DE0D8A" w:rsidRDefault="00ED6840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Traktoren skal ha automatisk samspill mellom motor og transmisjon for </w:t>
            </w:r>
            <w:proofErr w:type="gramStart"/>
            <w:r w:rsidR="002F7F6D" w:rsidRPr="00DE0D8A">
              <w:rPr>
                <w:rFonts w:ascii="Segoe UI" w:eastAsia="Segoe UI" w:hAnsi="Segoe UI" w:cs="Segoe UI"/>
                <w:sz w:val="21"/>
                <w:szCs w:val="21"/>
              </w:rPr>
              <w:t>optimalt</w:t>
            </w:r>
            <w:proofErr w:type="gramEnd"/>
            <w:r w:rsidR="002F7F6D"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 effektuttak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 og drivstofføkonomi.</w:t>
            </w:r>
          </w:p>
        </w:tc>
        <w:tc>
          <w:tcPr>
            <w:tcW w:w="731" w:type="dxa"/>
          </w:tcPr>
          <w:p w14:paraId="72AB7D65" w14:textId="69C7291A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1A3017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37F672F2" w14:textId="389A280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  <w:r w:rsidR="001A3017">
              <w:rPr>
                <w:rFonts w:cstheme="minorHAnsi"/>
                <w:szCs w:val="22"/>
              </w:rPr>
              <w:t xml:space="preserve"> og beskriv</w:t>
            </w:r>
          </w:p>
        </w:tc>
        <w:tc>
          <w:tcPr>
            <w:tcW w:w="425" w:type="dxa"/>
          </w:tcPr>
          <w:p w14:paraId="04A46D15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2F976D4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7505F56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2B22E0CA" w14:textId="77777777" w:rsidTr="005A5402">
        <w:trPr>
          <w:jc w:val="center"/>
        </w:trPr>
        <w:tc>
          <w:tcPr>
            <w:tcW w:w="779" w:type="dxa"/>
          </w:tcPr>
          <w:p w14:paraId="49599A9A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D8CCF27" w14:textId="53B13C81" w:rsidR="00CD2103" w:rsidRPr="00DE0D8A" w:rsidRDefault="00ED6840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Traktor skal ha dokumentert god </w:t>
            </w:r>
            <w:r w:rsidR="001A3017">
              <w:rPr>
                <w:rFonts w:ascii="Segoe UI" w:eastAsia="Segoe UI" w:hAnsi="Segoe UI" w:cs="Segoe UI"/>
                <w:sz w:val="21"/>
                <w:szCs w:val="21"/>
              </w:rPr>
              <w:t xml:space="preserve">å </w:t>
            </w:r>
            <w:r w:rsidR="001A3017" w:rsidRPr="00DE0D8A">
              <w:rPr>
                <w:rFonts w:ascii="Segoe UI" w:eastAsia="Segoe UI" w:hAnsi="Segoe UI" w:cs="Segoe UI"/>
                <w:sz w:val="21"/>
                <w:szCs w:val="21"/>
              </w:rPr>
              <w:t>manøv</w:t>
            </w:r>
            <w:r w:rsidR="001A3017">
              <w:rPr>
                <w:rFonts w:ascii="Segoe UI" w:eastAsia="Segoe UI" w:hAnsi="Segoe UI" w:cs="Segoe UI"/>
                <w:sz w:val="21"/>
                <w:szCs w:val="21"/>
              </w:rPr>
              <w:t>r</w:t>
            </w:r>
            <w:r w:rsidR="001A3017" w:rsidRPr="00DE0D8A">
              <w:rPr>
                <w:rFonts w:ascii="Segoe UI" w:eastAsia="Segoe UI" w:hAnsi="Segoe UI" w:cs="Segoe UI"/>
                <w:sz w:val="21"/>
                <w:szCs w:val="21"/>
              </w:rPr>
              <w:t>er</w:t>
            </w:r>
            <w:r w:rsidR="001A3017">
              <w:rPr>
                <w:rFonts w:ascii="Segoe UI" w:eastAsia="Segoe UI" w:hAnsi="Segoe UI" w:cs="Segoe UI"/>
                <w:sz w:val="21"/>
                <w:szCs w:val="21"/>
              </w:rPr>
              <w:t xml:space="preserve">e 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og </w:t>
            </w:r>
            <w:r w:rsidR="001A3017">
              <w:rPr>
                <w:rFonts w:ascii="Segoe UI" w:eastAsia="Segoe UI" w:hAnsi="Segoe UI" w:cs="Segoe UI"/>
                <w:sz w:val="21"/>
                <w:szCs w:val="21"/>
              </w:rPr>
              <w:t xml:space="preserve">ha 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kompakt størrelse.</w:t>
            </w:r>
          </w:p>
        </w:tc>
        <w:tc>
          <w:tcPr>
            <w:tcW w:w="731" w:type="dxa"/>
          </w:tcPr>
          <w:p w14:paraId="6DF3D066" w14:textId="5886D53C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D8ED2F7" w14:textId="47AF3D35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B401597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488FCC0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65522C0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FE21A9" w:rsidRPr="00DE0D8A" w14:paraId="39513FD9" w14:textId="77777777" w:rsidTr="005A5402">
        <w:trPr>
          <w:jc w:val="center"/>
        </w:trPr>
        <w:tc>
          <w:tcPr>
            <w:tcW w:w="779" w:type="dxa"/>
          </w:tcPr>
          <w:p w14:paraId="1BD80A9E" w14:textId="77777777" w:rsidR="00FE21A9" w:rsidRPr="00DE0D8A" w:rsidRDefault="00FE21A9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49BCC8C" w14:textId="3802CA30" w:rsidR="00FE21A9" w:rsidRDefault="00FE21A9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Det skal opplyses om fargevalg</w:t>
            </w:r>
            <w:r w:rsidR="005365BE">
              <w:rPr>
                <w:rFonts w:ascii="Segoe UI" w:eastAsia="Segoe UI" w:hAnsi="Segoe UI" w:cs="Segoe UI"/>
                <w:sz w:val="21"/>
                <w:szCs w:val="21"/>
              </w:rPr>
              <w:t xml:space="preserve"> for traktoren. </w:t>
            </w:r>
          </w:p>
          <w:p w14:paraId="4A1C1A07" w14:textId="52BC477D" w:rsidR="00686DF3" w:rsidRPr="00DE0D8A" w:rsidRDefault="00686DF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</w:p>
        </w:tc>
        <w:tc>
          <w:tcPr>
            <w:tcW w:w="731" w:type="dxa"/>
          </w:tcPr>
          <w:p w14:paraId="331F5516" w14:textId="2716B2DC" w:rsidR="00FE21A9" w:rsidRPr="00DE0D8A" w:rsidRDefault="005365BE" w:rsidP="00CD2103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40FFEF6" w14:textId="0A05D180" w:rsidR="00FE21A9" w:rsidRPr="00DE0D8A" w:rsidRDefault="00FE21A9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04B518A2" w14:textId="77777777" w:rsidR="00FE21A9" w:rsidRPr="00DE0D8A" w:rsidRDefault="00FE21A9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27EBC98" w14:textId="77777777" w:rsidR="00FE21A9" w:rsidRPr="00DE0D8A" w:rsidRDefault="00FE21A9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315E078" w14:textId="77777777" w:rsidR="00FE21A9" w:rsidRPr="00DE0D8A" w:rsidRDefault="00FE21A9" w:rsidP="00CD2103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5D3F0947" w14:textId="77777777" w:rsidTr="005A5402">
        <w:trPr>
          <w:jc w:val="center"/>
        </w:trPr>
        <w:tc>
          <w:tcPr>
            <w:tcW w:w="779" w:type="dxa"/>
            <w:shd w:val="clear" w:color="auto" w:fill="95B3D7" w:themeFill="accent1" w:themeFillTint="99"/>
          </w:tcPr>
          <w:p w14:paraId="0AB917FA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  <w:bookmarkStart w:id="7" w:name="_Toc508011287"/>
            <w:bookmarkStart w:id="8" w:name="_Toc508011289"/>
            <w:bookmarkEnd w:id="7"/>
            <w:bookmarkEnd w:id="8"/>
          </w:p>
        </w:tc>
        <w:tc>
          <w:tcPr>
            <w:tcW w:w="13396" w:type="dxa"/>
            <w:gridSpan w:val="6"/>
            <w:shd w:val="clear" w:color="auto" w:fill="95B3D7" w:themeFill="accent1" w:themeFillTint="99"/>
          </w:tcPr>
          <w:p w14:paraId="6362B823" w14:textId="70B1818F" w:rsidR="004C55D0" w:rsidRPr="00DE0D8A" w:rsidRDefault="00CD2103" w:rsidP="004C55D0">
            <w:pPr>
              <w:pStyle w:val="Overskrift1"/>
              <w:framePr w:hSpace="0" w:wrap="auto" w:vAnchor="margin" w:xAlign="left" w:yAlign="inline"/>
              <w:suppressOverlap w:val="0"/>
              <w:jc w:val="left"/>
            </w:pPr>
            <w:bookmarkStart w:id="9" w:name="_Toc233288655"/>
            <w:r w:rsidRPr="00DE0D8A">
              <w:t>Responstid service og reparasjon</w:t>
            </w:r>
            <w:bookmarkEnd w:id="9"/>
          </w:p>
        </w:tc>
      </w:tr>
      <w:tr w:rsidR="00F41E9D" w:rsidRPr="00DE0D8A" w14:paraId="1566CD77" w14:textId="77777777" w:rsidTr="005A5402">
        <w:trPr>
          <w:jc w:val="center"/>
        </w:trPr>
        <w:tc>
          <w:tcPr>
            <w:tcW w:w="779" w:type="dxa"/>
          </w:tcPr>
          <w:p w14:paraId="2556A9F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DE8BA83" w14:textId="09E6C7D5" w:rsidR="00F41E9D" w:rsidRPr="00DE0D8A" w:rsidRDefault="00686DF3" w:rsidP="00F41E9D">
            <w:pPr>
              <w:widowControl/>
              <w:spacing w:line="276" w:lineRule="auto"/>
              <w:contextualSpacing/>
            </w:pPr>
            <w:r>
              <w:t>Leverandøren skal ha responstid på 12 timer ved k</w:t>
            </w:r>
            <w:r w:rsidR="00F41E9D" w:rsidRPr="00DE0D8A">
              <w:t xml:space="preserve">ritiske feil, </w:t>
            </w:r>
            <w:r>
              <w:t xml:space="preserve">og </w:t>
            </w:r>
            <w:r w:rsidR="00F41E9D" w:rsidRPr="00DE0D8A">
              <w:t>oppstart reparasjon innen 24 timer.</w:t>
            </w:r>
          </w:p>
          <w:p w14:paraId="08C39299" w14:textId="298EDF58" w:rsidR="00F41E9D" w:rsidRPr="00DE0D8A" w:rsidRDefault="00F41E9D" w:rsidP="00F41E9D">
            <w:pPr>
              <w:jc w:val="left"/>
            </w:pPr>
          </w:p>
        </w:tc>
        <w:tc>
          <w:tcPr>
            <w:tcW w:w="731" w:type="dxa"/>
          </w:tcPr>
          <w:p w14:paraId="51DBA297" w14:textId="42E90331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FE21A9" w:rsidRPr="00DE0D8A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71F95EBB" w14:textId="07C1C4A3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06B4310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9C8E3FB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ADEEE3F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283F44EA" w14:textId="77777777" w:rsidTr="005A5402">
        <w:trPr>
          <w:jc w:val="center"/>
        </w:trPr>
        <w:tc>
          <w:tcPr>
            <w:tcW w:w="779" w:type="dxa"/>
          </w:tcPr>
          <w:p w14:paraId="55170E9D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38F03D3" w14:textId="77777777" w:rsidR="00F41E9D" w:rsidRPr="00DE0D8A" w:rsidRDefault="00F41E9D" w:rsidP="00F41E9D">
            <w:pPr>
              <w:widowControl/>
              <w:spacing w:line="276" w:lineRule="auto"/>
              <w:contextualSpacing/>
            </w:pPr>
            <w:r w:rsidRPr="00DE0D8A">
              <w:t>Øvrige feil: responstid maks 24 timer</w:t>
            </w:r>
          </w:p>
          <w:p w14:paraId="70987B71" w14:textId="56892C19" w:rsidR="00F41E9D" w:rsidRPr="00DE0D8A" w:rsidRDefault="00F41E9D" w:rsidP="00F41E9D">
            <w:pPr>
              <w:jc w:val="left"/>
            </w:pPr>
          </w:p>
        </w:tc>
        <w:tc>
          <w:tcPr>
            <w:tcW w:w="731" w:type="dxa"/>
          </w:tcPr>
          <w:p w14:paraId="24C49929" w14:textId="1599DA55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5347E28" w14:textId="4A5998EA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9D88A3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33B36F9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1B8C3E1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35DAA178" w14:textId="77777777" w:rsidTr="005A5402">
        <w:trPr>
          <w:jc w:val="center"/>
        </w:trPr>
        <w:tc>
          <w:tcPr>
            <w:tcW w:w="779" w:type="dxa"/>
          </w:tcPr>
          <w:p w14:paraId="3E060A3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8C2E26F" w14:textId="6FA57047" w:rsidR="00F41E9D" w:rsidRPr="00DE0D8A" w:rsidRDefault="00F41E9D" w:rsidP="00F41E9D">
            <w:pPr>
              <w:jc w:val="left"/>
            </w:pPr>
            <w:r w:rsidRPr="00DE0D8A">
              <w:t>Leverandør skal kunne tilby midlertidig løsning innen 48 timer</w:t>
            </w:r>
            <w:r w:rsidR="00686DF3">
              <w:t>.</w:t>
            </w:r>
          </w:p>
        </w:tc>
        <w:tc>
          <w:tcPr>
            <w:tcW w:w="731" w:type="dxa"/>
          </w:tcPr>
          <w:p w14:paraId="377578DE" w14:textId="002C4353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FE21A9" w:rsidRPr="00DE0D8A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30AAAD7F" w14:textId="5D20A61D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1ECEBA9A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BD97B2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155DBB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287C7987" w14:textId="77777777" w:rsidTr="005A5402">
        <w:trPr>
          <w:jc w:val="center"/>
        </w:trPr>
        <w:tc>
          <w:tcPr>
            <w:tcW w:w="779" w:type="dxa"/>
          </w:tcPr>
          <w:p w14:paraId="04460E9F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546A1F7" w14:textId="77777777" w:rsidR="00F41E9D" w:rsidRPr="00DE0D8A" w:rsidRDefault="00F41E9D" w:rsidP="00F41E9D">
            <w:pPr>
              <w:widowControl/>
              <w:spacing w:line="276" w:lineRule="auto"/>
              <w:contextualSpacing/>
            </w:pPr>
            <w:r w:rsidRPr="00DE0D8A">
              <w:t>Leverandør skal dokumentere serviceapparat, beredskap og delelogistikk i Norge.</w:t>
            </w:r>
          </w:p>
          <w:p w14:paraId="0EABAF99" w14:textId="77777777" w:rsidR="00F41E9D" w:rsidRPr="00DE0D8A" w:rsidRDefault="00F41E9D" w:rsidP="00F41E9D">
            <w:pPr>
              <w:jc w:val="left"/>
            </w:pPr>
          </w:p>
        </w:tc>
        <w:tc>
          <w:tcPr>
            <w:tcW w:w="731" w:type="dxa"/>
          </w:tcPr>
          <w:p w14:paraId="6B7C3F25" w14:textId="168D9409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88F61FC" w14:textId="5074D265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FAEB79E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CC715A4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C962E5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0E402F8D" w14:textId="77777777" w:rsidTr="005A5402">
        <w:trPr>
          <w:jc w:val="center"/>
        </w:trPr>
        <w:tc>
          <w:tcPr>
            <w:tcW w:w="779" w:type="dxa"/>
          </w:tcPr>
          <w:p w14:paraId="6CFABC2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A11949C" w14:textId="754149C1" w:rsidR="00F41E9D" w:rsidRPr="00DE0D8A" w:rsidRDefault="00F41E9D" w:rsidP="00F41E9D">
            <w:pPr>
              <w:widowControl/>
              <w:spacing w:line="276" w:lineRule="auto"/>
              <w:contextualSpacing/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Leverandør skal dokumentere </w:t>
            </w:r>
            <w:r w:rsidRPr="00DE0D8A">
              <w:rPr>
                <w:rFonts w:ascii="Segoe UI" w:eastAsia="Segoe UI" w:hAnsi="Segoe UI" w:cs="Segoe UI"/>
                <w:b/>
                <w:bCs/>
                <w:sz w:val="21"/>
                <w:szCs w:val="21"/>
              </w:rPr>
              <w:t xml:space="preserve">egen 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serviceorganisasjon med tilgjengelige teknikere i regionen.</w:t>
            </w:r>
          </w:p>
        </w:tc>
        <w:tc>
          <w:tcPr>
            <w:tcW w:w="731" w:type="dxa"/>
          </w:tcPr>
          <w:p w14:paraId="3F7F2087" w14:textId="7801C745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B0FBE8D" w14:textId="15C21D54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760DE31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DCDC838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A86BE53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7653245D" w14:textId="77777777" w:rsidTr="005A5402">
        <w:trPr>
          <w:jc w:val="center"/>
        </w:trPr>
        <w:tc>
          <w:tcPr>
            <w:tcW w:w="779" w:type="dxa"/>
          </w:tcPr>
          <w:p w14:paraId="0428B4B6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8A959D9" w14:textId="488A2D89" w:rsidR="00F41E9D" w:rsidRPr="00DE0D8A" w:rsidRDefault="00F41E9D" w:rsidP="00F41E9D">
            <w:pPr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Leverandører </w:t>
            </w:r>
            <w:r w:rsidR="00686DF3">
              <w:rPr>
                <w:rFonts w:ascii="Segoe UI" w:eastAsia="Segoe UI" w:hAnsi="Segoe UI" w:cs="Segoe UI"/>
                <w:sz w:val="21"/>
                <w:szCs w:val="21"/>
              </w:rPr>
              <w:t xml:space="preserve">skal levere 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utkast til avtale om lånetrakto</w:t>
            </w:r>
            <w:r w:rsidR="009F118B">
              <w:rPr>
                <w:rFonts w:ascii="Segoe UI" w:eastAsia="Segoe UI" w:hAnsi="Segoe UI" w:cs="Segoe UI"/>
                <w:sz w:val="21"/>
                <w:szCs w:val="21"/>
              </w:rPr>
              <w:t xml:space="preserve">r som benyttes i kontraktsperioden ved behov. </w:t>
            </w:r>
          </w:p>
        </w:tc>
        <w:tc>
          <w:tcPr>
            <w:tcW w:w="731" w:type="dxa"/>
          </w:tcPr>
          <w:p w14:paraId="03E8A85C" w14:textId="58AF2BBB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F8F92B0" w14:textId="2B84753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11FB256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AD7CF57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43A296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2F7F6D" w:rsidRPr="00DE0D8A" w14:paraId="00B9BA13" w14:textId="77777777" w:rsidTr="005A5402">
        <w:trPr>
          <w:jc w:val="center"/>
        </w:trPr>
        <w:tc>
          <w:tcPr>
            <w:tcW w:w="779" w:type="dxa"/>
          </w:tcPr>
          <w:p w14:paraId="08637B89" w14:textId="77777777" w:rsidR="002F7F6D" w:rsidRPr="00DE0D8A" w:rsidRDefault="002F7F6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B86FA94" w14:textId="3D93F186" w:rsidR="002F7F6D" w:rsidRPr="00DE0D8A" w:rsidRDefault="002F7F6D" w:rsidP="00F41E9D">
            <w:pPr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Forslag til serviceavtale skal utarbeides</w:t>
            </w:r>
            <w:r w:rsidR="00686DF3">
              <w:rPr>
                <w:rFonts w:ascii="Segoe UI" w:eastAsia="Segoe UI" w:hAnsi="Segoe UI" w:cs="Segoe UI"/>
                <w:sz w:val="21"/>
                <w:szCs w:val="21"/>
              </w:rPr>
              <w:t xml:space="preserve"> og leveres med tilbudet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. </w:t>
            </w:r>
          </w:p>
        </w:tc>
        <w:tc>
          <w:tcPr>
            <w:tcW w:w="731" w:type="dxa"/>
          </w:tcPr>
          <w:p w14:paraId="3447E85E" w14:textId="77468E7C" w:rsidR="002F7F6D" w:rsidRPr="00DE0D8A" w:rsidRDefault="002F7F6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9F118B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5CD31825" w14:textId="77777777" w:rsidR="002F7F6D" w:rsidRPr="00DE0D8A" w:rsidRDefault="002F7F6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  <w:p w14:paraId="45AA2781" w14:textId="297B5D6F" w:rsidR="002F7F6D" w:rsidRPr="00DE0D8A" w:rsidRDefault="002F7F6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2BBA5309" w14:textId="77777777" w:rsidR="002F7F6D" w:rsidRPr="00DE0D8A" w:rsidRDefault="002F7F6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6104B93" w14:textId="77777777" w:rsidR="002F7F6D" w:rsidRPr="00DE0D8A" w:rsidRDefault="002F7F6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A300EEF" w14:textId="77777777" w:rsidR="002F7F6D" w:rsidRPr="00DE0D8A" w:rsidRDefault="002F7F6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4BA47B7A" w14:textId="77777777" w:rsidTr="00FE21A9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0B90281B" w14:textId="758AAA15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67"/>
              <w:suppressOverlap w:val="0"/>
              <w:rPr>
                <w:sz w:val="24"/>
                <w:szCs w:val="24"/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632CE044" w14:textId="2DC580F0" w:rsidR="004C55D0" w:rsidRPr="00DE0D8A" w:rsidRDefault="00CD2103" w:rsidP="004C55D0">
            <w:pPr>
              <w:pStyle w:val="Overskrift1"/>
              <w:framePr w:hSpace="0" w:wrap="auto" w:vAnchor="margin" w:xAlign="left" w:yAlign="inline"/>
              <w:suppressOverlap w:val="0"/>
              <w:jc w:val="left"/>
            </w:pPr>
            <w:bookmarkStart w:id="10" w:name="_Toc233288656"/>
            <w:r w:rsidRPr="00DE0D8A">
              <w:t>Miljø</w:t>
            </w:r>
            <w:bookmarkEnd w:id="10"/>
          </w:p>
        </w:tc>
      </w:tr>
      <w:tr w:rsidR="00F41E9D" w:rsidRPr="00DE0D8A" w14:paraId="0A93EDF0" w14:textId="77777777" w:rsidTr="005A5402">
        <w:trPr>
          <w:jc w:val="center"/>
        </w:trPr>
        <w:tc>
          <w:tcPr>
            <w:tcW w:w="779" w:type="dxa"/>
          </w:tcPr>
          <w:p w14:paraId="5873FFF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3F792DC" w14:textId="4889B482" w:rsidR="00F41E9D" w:rsidRDefault="002F3917" w:rsidP="00F41E9D">
            <w:pPr>
              <w:jc w:val="left"/>
            </w:pPr>
            <w:r w:rsidRPr="00DE0D8A">
              <w:t xml:space="preserve">Traktoren </w:t>
            </w:r>
            <w:r w:rsidR="009F118B">
              <w:t xml:space="preserve">skal </w:t>
            </w:r>
            <w:r w:rsidRPr="00DE0D8A">
              <w:t>oppfylle</w:t>
            </w:r>
            <w:r w:rsidR="009F118B">
              <w:t xml:space="preserve"> «</w:t>
            </w:r>
            <w:r w:rsidRPr="00DE0D8A">
              <w:t>Stage V</w:t>
            </w:r>
            <w:r w:rsidR="009F118B">
              <w:t>»-</w:t>
            </w:r>
            <w:r w:rsidRPr="00DE0D8A">
              <w:t xml:space="preserve">kravene og kan </w:t>
            </w:r>
            <w:r w:rsidRPr="00DE0D8A">
              <w:lastRenderedPageBreak/>
              <w:t xml:space="preserve">enkelt tilpasses biodrivstoff. </w:t>
            </w:r>
          </w:p>
          <w:p w14:paraId="75300C4F" w14:textId="1C43B297" w:rsidR="009F118B" w:rsidRPr="00DE0D8A" w:rsidRDefault="009F118B" w:rsidP="00F41E9D">
            <w:pPr>
              <w:jc w:val="left"/>
              <w:rPr>
                <w:b/>
                <w:bCs/>
              </w:rPr>
            </w:pPr>
          </w:p>
        </w:tc>
        <w:tc>
          <w:tcPr>
            <w:tcW w:w="731" w:type="dxa"/>
          </w:tcPr>
          <w:p w14:paraId="4F552184" w14:textId="4840C92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2551" w:type="dxa"/>
          </w:tcPr>
          <w:p w14:paraId="0FF3B7AC" w14:textId="78722752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13D9F87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C1E6CF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646F0E3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1DB64ADB" w14:textId="77777777" w:rsidTr="005A5402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53D543BD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  <w:bookmarkStart w:id="11" w:name="_Toc508011293"/>
            <w:bookmarkStart w:id="12" w:name="_Toc508011294"/>
            <w:bookmarkEnd w:id="11"/>
            <w:bookmarkEnd w:id="12"/>
          </w:p>
          <w:p w14:paraId="2BF16F79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684E44E7" w14:textId="15958B9A" w:rsidR="004C55D0" w:rsidRPr="00DE0D8A" w:rsidRDefault="00A52EB6" w:rsidP="004C55D0">
            <w:pPr>
              <w:pStyle w:val="Overskrift1"/>
              <w:framePr w:hSpace="0" w:wrap="auto" w:vAnchor="margin" w:xAlign="left" w:yAlign="inline"/>
              <w:suppressOverlap w:val="0"/>
              <w:jc w:val="left"/>
            </w:pPr>
            <w:bookmarkStart w:id="13" w:name="_Toc233288657"/>
            <w:r w:rsidRPr="00DE0D8A">
              <w:t>Motor</w:t>
            </w:r>
            <w:bookmarkEnd w:id="13"/>
          </w:p>
        </w:tc>
      </w:tr>
      <w:tr w:rsidR="00F41E9D" w:rsidRPr="00DE0D8A" w14:paraId="6F42EEBE" w14:textId="77777777" w:rsidTr="005A5402">
        <w:trPr>
          <w:jc w:val="center"/>
        </w:trPr>
        <w:tc>
          <w:tcPr>
            <w:tcW w:w="779" w:type="dxa"/>
          </w:tcPr>
          <w:p w14:paraId="4A5F8FA4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7CBD698" w14:textId="25076029" w:rsidR="00F41E9D" w:rsidRPr="00DE0D8A" w:rsidRDefault="009F118B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>
              <w:t xml:space="preserve">Traktoren skal leveres med </w:t>
            </w:r>
            <w:r w:rsidR="00F41E9D" w:rsidRPr="00DE0D8A">
              <w:t>6-sylindret dieselmotor</w:t>
            </w:r>
            <w:r>
              <w:t>.</w:t>
            </w:r>
          </w:p>
          <w:p w14:paraId="4F166643" w14:textId="4FF772ED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295DF075" w14:textId="1FF76998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3DE835C" w14:textId="719AAC2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A622581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245B1D7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6C42EC4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1BC0136B" w14:textId="77777777" w:rsidTr="005A5402">
        <w:trPr>
          <w:jc w:val="center"/>
        </w:trPr>
        <w:tc>
          <w:tcPr>
            <w:tcW w:w="779" w:type="dxa"/>
          </w:tcPr>
          <w:p w14:paraId="19AA0CD2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  <w:bookmarkStart w:id="14" w:name="_Toc508011301"/>
            <w:bookmarkStart w:id="15" w:name="_Toc508011302"/>
            <w:bookmarkEnd w:id="14"/>
            <w:bookmarkEnd w:id="15"/>
          </w:p>
        </w:tc>
        <w:tc>
          <w:tcPr>
            <w:tcW w:w="5153" w:type="dxa"/>
          </w:tcPr>
          <w:p w14:paraId="23CEFEC7" w14:textId="2700CB8E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 xml:space="preserve">Motoren skal ha </w:t>
            </w:r>
            <w:r w:rsidR="00F41E9D" w:rsidRPr="00DE0D8A">
              <w:t>Slagvolum ca. 6,5–7,0 liter</w:t>
            </w:r>
            <w:r w:rsidR="009F118B">
              <w:t>.</w:t>
            </w:r>
          </w:p>
          <w:p w14:paraId="2BBA9BB3" w14:textId="613A1A0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30F3D97A" w14:textId="6337F8E6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5EAE0AF" w14:textId="75547322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EBA585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DDCC9D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A391AA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69C6FA94" w14:textId="77777777" w:rsidTr="00AF484D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33CA0A7C" w14:textId="77777777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</w:tcPr>
          <w:tbl>
            <w:tblPr>
              <w:tblStyle w:val="Tabellrutenett"/>
              <w:tblpPr w:leftFromText="141" w:rightFromText="141" w:vertAnchor="text" w:tblpXSpec="center" w:tblpY="1"/>
              <w:tblOverlap w:val="never"/>
              <w:tblW w:w="14175" w:type="dxa"/>
              <w:jc w:val="center"/>
              <w:tblLayout w:type="fixed"/>
              <w:tblLook w:val="06A0" w:firstRow="1" w:lastRow="0" w:firstColumn="1" w:lastColumn="0" w:noHBand="1" w:noVBand="1"/>
            </w:tblPr>
            <w:tblGrid>
              <w:gridCol w:w="14175"/>
            </w:tblGrid>
            <w:tr w:rsidR="004C55D0" w:rsidRPr="00DE0D8A" w14:paraId="7685766C" w14:textId="77777777" w:rsidTr="00746992">
              <w:trPr>
                <w:jc w:val="center"/>
              </w:trPr>
              <w:tc>
                <w:tcPr>
                  <w:tcW w:w="13396" w:type="dxa"/>
                  <w:shd w:val="clear" w:color="auto" w:fill="8DB3E2" w:themeFill="text2" w:themeFillTint="66"/>
                </w:tcPr>
                <w:p w14:paraId="4CB5D3A6" w14:textId="60593F7E" w:rsidR="004C55D0" w:rsidRPr="00DE0D8A" w:rsidRDefault="00A846BB" w:rsidP="00A846BB">
                  <w:pPr>
                    <w:pStyle w:val="Overskrift1"/>
                    <w:framePr w:hSpace="0" w:wrap="auto" w:vAnchor="margin" w:xAlign="left" w:yAlign="inline"/>
                    <w:suppressOverlap w:val="0"/>
                  </w:pPr>
                  <w:bookmarkStart w:id="16" w:name="_Toc233288658"/>
                  <w:r w:rsidRPr="00DE0D8A">
                    <w:t>Transmisjon</w:t>
                  </w:r>
                  <w:bookmarkEnd w:id="16"/>
                </w:p>
              </w:tc>
            </w:tr>
          </w:tbl>
          <w:p w14:paraId="5C5CA8DC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6AE43790" w14:textId="77777777" w:rsidTr="005A5402">
        <w:trPr>
          <w:jc w:val="center"/>
        </w:trPr>
        <w:tc>
          <w:tcPr>
            <w:tcW w:w="779" w:type="dxa"/>
          </w:tcPr>
          <w:p w14:paraId="39CEC45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148858E" w14:textId="648DC513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 xml:space="preserve">Traktoren skal ha </w:t>
            </w:r>
            <w:r w:rsidR="00F41E9D" w:rsidRPr="00DE0D8A">
              <w:t>Trinnløs CVT</w:t>
            </w:r>
            <w:r w:rsidR="009F118B">
              <w:t>.</w:t>
            </w:r>
          </w:p>
          <w:p w14:paraId="4C4F9626" w14:textId="51364F5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24400766" w14:textId="31D4932E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768947E" w14:textId="431F07F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121587B5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03EDB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4C4545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53CE85EE" w14:textId="77777777" w:rsidTr="005A5402">
        <w:trPr>
          <w:jc w:val="center"/>
        </w:trPr>
        <w:tc>
          <w:tcPr>
            <w:tcW w:w="779" w:type="dxa"/>
          </w:tcPr>
          <w:p w14:paraId="60F38585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2D817EB" w14:textId="2DCE567A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 xml:space="preserve">Traktoren skal ha </w:t>
            </w:r>
            <w:r w:rsidR="00F41E9D" w:rsidRPr="00DE0D8A">
              <w:t>Automatisk optimalisering av turtall og hastighet</w:t>
            </w:r>
            <w:r w:rsidR="009F118B">
              <w:t>.</w:t>
            </w:r>
          </w:p>
          <w:p w14:paraId="79562943" w14:textId="77777777" w:rsidR="00F41E9D" w:rsidRPr="00DE0D8A" w:rsidRDefault="00F41E9D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7979E965" w14:textId="665C922F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4FBC3D9" w14:textId="0860F057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99534E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C1C1A7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D2F8A03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4FF66D9C" w14:textId="77777777" w:rsidTr="005A5402">
        <w:trPr>
          <w:jc w:val="center"/>
        </w:trPr>
        <w:tc>
          <w:tcPr>
            <w:tcW w:w="779" w:type="dxa"/>
          </w:tcPr>
          <w:p w14:paraId="7854E896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EB03162" w14:textId="7D54B297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9F118B">
              <w:rPr>
                <w:lang w:val="nn-NO"/>
              </w:rPr>
              <w:t xml:space="preserve">Traktoren skal ha </w:t>
            </w:r>
            <w:r w:rsidR="00F41E9D" w:rsidRPr="009F118B">
              <w:rPr>
                <w:lang w:val="nn-NO"/>
              </w:rPr>
              <w:t xml:space="preserve">Pedal- og </w:t>
            </w:r>
            <w:proofErr w:type="spellStart"/>
            <w:r w:rsidR="00F41E9D" w:rsidRPr="009F118B">
              <w:rPr>
                <w:lang w:val="nn-NO"/>
              </w:rPr>
              <w:t>joystickstyring</w:t>
            </w:r>
            <w:proofErr w:type="spellEnd"/>
            <w:r w:rsidR="002F3917" w:rsidRPr="009F118B">
              <w:rPr>
                <w:lang w:val="nn-NO"/>
              </w:rPr>
              <w:t xml:space="preserve">. </w:t>
            </w:r>
            <w:r w:rsidR="002F3917" w:rsidRPr="00DE0D8A">
              <w:t>Traktoren skal ha kjørespak.</w:t>
            </w:r>
          </w:p>
          <w:p w14:paraId="6C6BADA3" w14:textId="66BAF182" w:rsidR="00F41E9D" w:rsidRPr="00DE0D8A" w:rsidRDefault="00F41E9D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79F13CD3" w14:textId="6920667D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6B7592C" w14:textId="1B08BFCD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32E4C3D4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D396380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DAAE3EA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3CC33959" w14:textId="77777777" w:rsidTr="005A5402">
        <w:trPr>
          <w:jc w:val="center"/>
        </w:trPr>
        <w:tc>
          <w:tcPr>
            <w:tcW w:w="779" w:type="dxa"/>
          </w:tcPr>
          <w:p w14:paraId="56F7542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67428C2" w14:textId="42C722A8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 xml:space="preserve">Traktoren skal </w:t>
            </w:r>
            <w:r w:rsidR="009F118B">
              <w:t>oppnå hastighet på</w:t>
            </w:r>
            <w:r w:rsidRPr="00DE0D8A">
              <w:t xml:space="preserve"> </w:t>
            </w:r>
            <w:r w:rsidR="00F41E9D" w:rsidRPr="00DE0D8A">
              <w:t>50 km/t</w:t>
            </w:r>
            <w:r w:rsidR="009F118B">
              <w:t>.</w:t>
            </w:r>
          </w:p>
          <w:p w14:paraId="69645A45" w14:textId="4BB851E8" w:rsidR="00F41E9D" w:rsidRPr="00DE0D8A" w:rsidRDefault="00F41E9D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49E7FDCE" w14:textId="39E8515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400A186" w14:textId="2085BA18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7417BC8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63662E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F7DEB93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2210D880" w14:textId="77777777" w:rsidTr="003A1FB2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2641B12D" w14:textId="77777777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27347247" w14:textId="581DF35E" w:rsidR="004C55D0" w:rsidRPr="00DE0D8A" w:rsidRDefault="00A846BB" w:rsidP="004C55D0">
            <w:pPr>
              <w:pStyle w:val="Overskrift1"/>
              <w:framePr w:hSpace="0" w:wrap="auto" w:vAnchor="margin" w:xAlign="left" w:yAlign="inline"/>
              <w:suppressOverlap w:val="0"/>
              <w:rPr>
                <w:sz w:val="20"/>
              </w:rPr>
            </w:pPr>
            <w:bookmarkStart w:id="17" w:name="_Toc233288659"/>
            <w:r w:rsidRPr="00DE0D8A">
              <w:rPr>
                <w:sz w:val="20"/>
              </w:rPr>
              <w:t>Hydraulikk</w:t>
            </w:r>
            <w:bookmarkEnd w:id="17"/>
          </w:p>
        </w:tc>
      </w:tr>
      <w:tr w:rsidR="00F41E9D" w:rsidRPr="00DE0D8A" w14:paraId="53108F6E" w14:textId="77777777" w:rsidTr="005A5402">
        <w:trPr>
          <w:jc w:val="center"/>
        </w:trPr>
        <w:tc>
          <w:tcPr>
            <w:tcW w:w="779" w:type="dxa"/>
          </w:tcPr>
          <w:p w14:paraId="40CE7AF1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C802FA0" w14:textId="6C46CD2E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sz w:val="20"/>
              </w:rPr>
              <w:t>Hydraulikk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på m</w:t>
            </w:r>
            <w:r w:rsidR="00F41E9D" w:rsidRPr="00DE0D8A">
              <w:rPr>
                <w:rFonts w:cstheme="minorHAnsi"/>
                <w:szCs w:val="22"/>
              </w:rPr>
              <w:t>inimum 15</w:t>
            </w:r>
            <w:r w:rsidR="002F3917" w:rsidRPr="00DE0D8A">
              <w:rPr>
                <w:rFonts w:cstheme="minorHAnsi"/>
                <w:szCs w:val="22"/>
              </w:rPr>
              <w:t>0</w:t>
            </w:r>
            <w:r w:rsidR="00F41E9D" w:rsidRPr="00DE0D8A">
              <w:rPr>
                <w:rFonts w:cstheme="minorHAnsi"/>
                <w:szCs w:val="22"/>
              </w:rPr>
              <w:t xml:space="preserve"> </w:t>
            </w:r>
            <w:r w:rsidR="002F3917" w:rsidRPr="00DE0D8A">
              <w:rPr>
                <w:rFonts w:cstheme="minorHAnsi"/>
                <w:szCs w:val="22"/>
              </w:rPr>
              <w:t>liter</w:t>
            </w:r>
            <w:r>
              <w:rPr>
                <w:rFonts w:cstheme="minorHAnsi"/>
                <w:szCs w:val="22"/>
              </w:rPr>
              <w:t xml:space="preserve"> per min</w:t>
            </w:r>
            <w:r w:rsidR="002F3917" w:rsidRPr="00DE0D8A">
              <w:rPr>
                <w:rFonts w:cstheme="minorHAnsi"/>
                <w:szCs w:val="22"/>
              </w:rPr>
              <w:t>.</w:t>
            </w:r>
          </w:p>
          <w:p w14:paraId="4C4F572D" w14:textId="5BB76DDF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1AD03B35" w14:textId="71F0BF1C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17C1C46" w14:textId="3BE0832B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1556FD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5B1413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C206D5F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3AA6A752" w14:textId="77777777" w:rsidTr="005A5402">
        <w:trPr>
          <w:jc w:val="center"/>
        </w:trPr>
        <w:tc>
          <w:tcPr>
            <w:tcW w:w="779" w:type="dxa"/>
          </w:tcPr>
          <w:p w14:paraId="6AEE4B3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900E7BA" w14:textId="2712157D" w:rsidR="00F41E9D" w:rsidRPr="00DE0D8A" w:rsidRDefault="00887D0E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Traktoren skal ha l</w:t>
            </w:r>
            <w:r w:rsidR="00F41E9D" w:rsidRPr="00DE0D8A">
              <w:rPr>
                <w:rFonts w:cstheme="minorHAnsi"/>
                <w:szCs w:val="22"/>
              </w:rPr>
              <w:t>ukket lastfølende system</w:t>
            </w:r>
            <w:r w:rsidRPr="00DE0D8A">
              <w:rPr>
                <w:rFonts w:cstheme="minorHAnsi"/>
                <w:szCs w:val="22"/>
              </w:rPr>
              <w:t>.</w:t>
            </w:r>
          </w:p>
          <w:p w14:paraId="52C8A50B" w14:textId="6BE344CE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76708104" w14:textId="0785DD0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512777B" w14:textId="357D837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07E7B6E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F520B51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98912E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08C245A8" w14:textId="77777777" w:rsidTr="005A5402">
        <w:trPr>
          <w:jc w:val="center"/>
        </w:trPr>
        <w:tc>
          <w:tcPr>
            <w:tcW w:w="779" w:type="dxa"/>
          </w:tcPr>
          <w:p w14:paraId="77011973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03A4E96" w14:textId="5CDF8538" w:rsidR="00F41E9D" w:rsidRPr="00DE0D8A" w:rsidRDefault="00887D0E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skal ha </w:t>
            </w:r>
            <w:r w:rsidR="002F3917" w:rsidRPr="00DE0D8A">
              <w:rPr>
                <w:rFonts w:cstheme="minorHAnsi"/>
                <w:szCs w:val="22"/>
              </w:rPr>
              <w:t xml:space="preserve">minst 4 elektroniske ventiler, samlet </w:t>
            </w:r>
            <w:r w:rsidR="002F3917" w:rsidRPr="00DE0D8A">
              <w:rPr>
                <w:rFonts w:cstheme="minorHAnsi"/>
                <w:szCs w:val="22"/>
              </w:rPr>
              <w:lastRenderedPageBreak/>
              <w:t>og sentralt plassert, helst på venstre side. Enkel betjening og trykkavlastning</w:t>
            </w:r>
            <w:r w:rsidR="009F118B">
              <w:rPr>
                <w:rFonts w:cstheme="minorHAnsi"/>
                <w:szCs w:val="22"/>
              </w:rPr>
              <w:t>.</w:t>
            </w:r>
          </w:p>
        </w:tc>
        <w:tc>
          <w:tcPr>
            <w:tcW w:w="731" w:type="dxa"/>
          </w:tcPr>
          <w:p w14:paraId="57E58311" w14:textId="335BB87E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2551" w:type="dxa"/>
          </w:tcPr>
          <w:p w14:paraId="1AE21452" w14:textId="60C17CAF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E325A4A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CBEB42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B1326BF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743D192F" w14:textId="77777777" w:rsidTr="005A5402">
        <w:trPr>
          <w:jc w:val="center"/>
        </w:trPr>
        <w:tc>
          <w:tcPr>
            <w:tcW w:w="779" w:type="dxa"/>
          </w:tcPr>
          <w:p w14:paraId="0E7B5E2D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7A84D66" w14:textId="50D4442E" w:rsidR="00F41E9D" w:rsidRPr="00DE0D8A" w:rsidRDefault="00887D0E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Traktoren skal være p</w:t>
            </w:r>
            <w:r w:rsidR="00F41E9D" w:rsidRPr="00DE0D8A">
              <w:rPr>
                <w:rFonts w:cstheme="minorHAnsi"/>
                <w:szCs w:val="22"/>
              </w:rPr>
              <w:t>rogrammerbar via terminal</w:t>
            </w:r>
            <w:r w:rsidRPr="00DE0D8A">
              <w:rPr>
                <w:rFonts w:cstheme="minorHAnsi"/>
                <w:szCs w:val="22"/>
              </w:rPr>
              <w:t>.</w:t>
            </w:r>
          </w:p>
          <w:p w14:paraId="2DD88ED5" w14:textId="6E756E3D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67EC5AD7" w14:textId="08DF32C2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7165E5A9" w14:textId="75AB0275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D28726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3B932AE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2DA1AA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5F969A2C" w14:textId="77777777" w:rsidTr="00AF484D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2EDC598D" w14:textId="77777777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7952265C" w14:textId="2834CE88" w:rsidR="004C55D0" w:rsidRPr="00DE0D8A" w:rsidRDefault="00A846BB" w:rsidP="00A846BB">
            <w:pPr>
              <w:pStyle w:val="Overskrift1"/>
              <w:framePr w:hSpace="0" w:wrap="auto" w:vAnchor="margin" w:xAlign="left" w:yAlign="inline"/>
              <w:suppressOverlap w:val="0"/>
            </w:pPr>
            <w:bookmarkStart w:id="18" w:name="_Toc233288660"/>
            <w:r w:rsidRPr="00DE0D8A">
              <w:t>Løftekapasitet</w:t>
            </w:r>
            <w:bookmarkEnd w:id="18"/>
          </w:p>
        </w:tc>
      </w:tr>
      <w:tr w:rsidR="00F41E9D" w:rsidRPr="00DE0D8A" w14:paraId="17E994D7" w14:textId="77777777" w:rsidTr="005A5402">
        <w:trPr>
          <w:jc w:val="center"/>
        </w:trPr>
        <w:tc>
          <w:tcPr>
            <w:tcW w:w="779" w:type="dxa"/>
          </w:tcPr>
          <w:p w14:paraId="4056297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D6AB451" w14:textId="154D6707" w:rsidR="00F41E9D" w:rsidRPr="00DE0D8A" w:rsidRDefault="009F118B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skal ha </w:t>
            </w:r>
            <w:proofErr w:type="spellStart"/>
            <w:r>
              <w:t>b</w:t>
            </w:r>
            <w:r w:rsidR="00F41E9D" w:rsidRPr="00DE0D8A">
              <w:t>akløft</w:t>
            </w:r>
            <w:proofErr w:type="spellEnd"/>
            <w:r w:rsidR="00F41E9D" w:rsidRPr="00DE0D8A">
              <w:t xml:space="preserve"> </w:t>
            </w:r>
            <w:r w:rsidR="00887D0E" w:rsidRPr="00DE0D8A">
              <w:t xml:space="preserve">på </w:t>
            </w:r>
            <w:r w:rsidR="00F41E9D" w:rsidRPr="00DE0D8A">
              <w:t>min. 9 000 kg</w:t>
            </w:r>
            <w:r w:rsidR="00887D0E" w:rsidRPr="00DE0D8A">
              <w:t>.</w:t>
            </w:r>
          </w:p>
          <w:p w14:paraId="4481AEAB" w14:textId="0089F2CC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3E16BA4D" w14:textId="4F4A5F75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8F5F032" w14:textId="733CE50A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E0C67E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CFC1764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E1A097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64F38E20" w14:textId="77777777" w:rsidTr="004C55D0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07AC4B9B" w14:textId="77777777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7197BB26" w14:textId="0975059F" w:rsidR="004C55D0" w:rsidRPr="00DE0D8A" w:rsidRDefault="00A846BB" w:rsidP="004C55D0">
            <w:pPr>
              <w:pStyle w:val="Overskrift1"/>
              <w:framePr w:hSpace="0" w:wrap="auto" w:vAnchor="margin" w:xAlign="left" w:yAlign="inline"/>
              <w:suppressOverlap w:val="0"/>
            </w:pPr>
            <w:bookmarkStart w:id="19" w:name="_Toc232753176"/>
            <w:bookmarkStart w:id="20" w:name="_Toc233288661"/>
            <w:r w:rsidRPr="00DE0D8A">
              <w:t>Førerhytte</w:t>
            </w:r>
            <w:bookmarkEnd w:id="19"/>
            <w:bookmarkEnd w:id="20"/>
          </w:p>
        </w:tc>
      </w:tr>
      <w:tr w:rsidR="00F41E9D" w:rsidRPr="00DE0D8A" w14:paraId="08835450" w14:textId="77777777" w:rsidTr="005A5402">
        <w:trPr>
          <w:jc w:val="center"/>
        </w:trPr>
        <w:tc>
          <w:tcPr>
            <w:tcW w:w="779" w:type="dxa"/>
          </w:tcPr>
          <w:p w14:paraId="663800D0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E3A76BC" w14:textId="1ADF701A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887D0E" w:rsidRPr="00DE0D8A">
              <w:rPr>
                <w:rFonts w:cstheme="minorHAnsi"/>
                <w:szCs w:val="22"/>
              </w:rPr>
              <w:t>f</w:t>
            </w:r>
            <w:r w:rsidR="00F41E9D" w:rsidRPr="00DE0D8A">
              <w:rPr>
                <w:rFonts w:cstheme="minorHAnsi"/>
                <w:szCs w:val="22"/>
              </w:rPr>
              <w:t>jæret aksel og hytte</w:t>
            </w:r>
            <w:r w:rsidR="00887D0E" w:rsidRPr="00DE0D8A">
              <w:rPr>
                <w:rFonts w:cstheme="minorHAnsi"/>
                <w:szCs w:val="22"/>
              </w:rPr>
              <w:t>.</w:t>
            </w:r>
          </w:p>
          <w:p w14:paraId="0D841F2E" w14:textId="5FFBB046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20ACE59B" w14:textId="314A1D50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FE21A9" w:rsidRPr="00DE0D8A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23F12023" w14:textId="30B5710A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746A945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7CA8FB9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0F8813F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73293F70" w14:textId="77777777" w:rsidTr="005A5402">
        <w:trPr>
          <w:jc w:val="center"/>
        </w:trPr>
        <w:tc>
          <w:tcPr>
            <w:tcW w:w="779" w:type="dxa"/>
          </w:tcPr>
          <w:p w14:paraId="162AE6AB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184720B" w14:textId="3122CF55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="00887D0E" w:rsidRPr="00DE0D8A">
              <w:rPr>
                <w:rFonts w:cstheme="minorHAnsi"/>
                <w:szCs w:val="22"/>
              </w:rPr>
              <w:t xml:space="preserve"> i</w:t>
            </w:r>
            <w:r w:rsidR="00F41E9D" w:rsidRPr="00DE0D8A">
              <w:rPr>
                <w:rFonts w:cstheme="minorHAnsi"/>
                <w:szCs w:val="22"/>
              </w:rPr>
              <w:t>ntegrert armlene</w:t>
            </w:r>
            <w:r>
              <w:rPr>
                <w:rFonts w:cstheme="minorHAnsi"/>
                <w:szCs w:val="22"/>
              </w:rPr>
              <w:t>.</w:t>
            </w:r>
          </w:p>
          <w:p w14:paraId="06DFE14D" w14:textId="4BFF599F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55D2FCC5" w14:textId="4F53C5C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A37FB71" w14:textId="5BD7C7D3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0B5EAC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DFCAE2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1B12019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4B4C691C" w14:textId="77777777" w:rsidTr="005A5402">
        <w:trPr>
          <w:jc w:val="center"/>
        </w:trPr>
        <w:tc>
          <w:tcPr>
            <w:tcW w:w="779" w:type="dxa"/>
          </w:tcPr>
          <w:p w14:paraId="599C7E55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87642D8" w14:textId="739DFA87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F41E9D" w:rsidRPr="00DE0D8A">
              <w:rPr>
                <w:rFonts w:cstheme="minorHAnsi"/>
                <w:szCs w:val="22"/>
              </w:rPr>
              <w:t>1</w:t>
            </w:r>
            <w:r w:rsidR="00F61DF9" w:rsidRPr="00DE0D8A">
              <w:rPr>
                <w:rFonts w:cstheme="minorHAnsi"/>
                <w:szCs w:val="22"/>
              </w:rPr>
              <w:t>2</w:t>
            </w:r>
            <w:r w:rsidR="00F41E9D" w:rsidRPr="00DE0D8A">
              <w:rPr>
                <w:rFonts w:cstheme="minorHAnsi"/>
                <w:szCs w:val="22"/>
              </w:rPr>
              <w:t>” berøringsskjerm</w:t>
            </w:r>
          </w:p>
          <w:p w14:paraId="63A7566C" w14:textId="7C17D40D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25AB5B62" w14:textId="77306274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9DD7287" w14:textId="163DF63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F7F7A28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87E5DEB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2E5F749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09B474C6" w14:textId="77777777" w:rsidTr="005A5402">
        <w:trPr>
          <w:jc w:val="center"/>
        </w:trPr>
        <w:tc>
          <w:tcPr>
            <w:tcW w:w="779" w:type="dxa"/>
          </w:tcPr>
          <w:p w14:paraId="4D9900CE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C0B2E04" w14:textId="6E00ECCE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a</w:t>
            </w:r>
            <w:r w:rsidR="00F61DF9" w:rsidRPr="00DE0D8A">
              <w:rPr>
                <w:rFonts w:cstheme="minorHAnsi"/>
                <w:szCs w:val="22"/>
              </w:rPr>
              <w:t>utomatisk klima anlegg med godt varmeapparat også med varme til gulv. </w:t>
            </w:r>
          </w:p>
          <w:p w14:paraId="01C0CAD0" w14:textId="2550F369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5C313739" w14:textId="601391A4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1A3017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67205F3F" w14:textId="7CEB0B0B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  <w:r w:rsidR="001A3017">
              <w:rPr>
                <w:rFonts w:cstheme="minorHAnsi"/>
                <w:szCs w:val="22"/>
              </w:rPr>
              <w:t xml:space="preserve"> og beskriv.</w:t>
            </w:r>
          </w:p>
        </w:tc>
        <w:tc>
          <w:tcPr>
            <w:tcW w:w="425" w:type="dxa"/>
          </w:tcPr>
          <w:p w14:paraId="5FF2E70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496BE89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61834F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217F503A" w14:textId="77777777" w:rsidTr="005A5402">
        <w:trPr>
          <w:jc w:val="center"/>
        </w:trPr>
        <w:tc>
          <w:tcPr>
            <w:tcW w:w="779" w:type="dxa"/>
          </w:tcPr>
          <w:p w14:paraId="00AFE45E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58B065E" w14:textId="23721BE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Høyre dør</w:t>
            </w:r>
            <w:r w:rsidR="009F118B">
              <w:rPr>
                <w:rFonts w:cstheme="minorHAnsi"/>
                <w:szCs w:val="22"/>
              </w:rPr>
              <w:t xml:space="preserve"> på traktoren</w:t>
            </w:r>
            <w:r w:rsidRPr="00DE0D8A">
              <w:rPr>
                <w:rFonts w:cstheme="minorHAnsi"/>
                <w:szCs w:val="22"/>
              </w:rPr>
              <w:t xml:space="preserve"> må </w:t>
            </w:r>
            <w:r w:rsidR="009F118B">
              <w:rPr>
                <w:rFonts w:cstheme="minorHAnsi"/>
                <w:szCs w:val="22"/>
              </w:rPr>
              <w:t>leveres med helt glass.</w:t>
            </w:r>
          </w:p>
          <w:p w14:paraId="76D89FB8" w14:textId="44446BF2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6F74512D" w14:textId="2A597161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C5B0FFA" w14:textId="445F528E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C80C190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28E7FB0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FC55CA1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24DB0F41" w14:textId="77777777" w:rsidTr="005A5402">
        <w:trPr>
          <w:jc w:val="center"/>
        </w:trPr>
        <w:tc>
          <w:tcPr>
            <w:tcW w:w="779" w:type="dxa"/>
          </w:tcPr>
          <w:p w14:paraId="34B3B1B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DC965A7" w14:textId="6BD9C7D4" w:rsidR="00F41E9D" w:rsidRPr="00DE0D8A" w:rsidRDefault="00FF2588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DAB</w:t>
            </w:r>
            <w:r w:rsidR="00F41E9D" w:rsidRPr="00DE0D8A">
              <w:rPr>
                <w:rFonts w:cstheme="minorHAnsi"/>
                <w:szCs w:val="22"/>
              </w:rPr>
              <w:t>/</w:t>
            </w:r>
            <w:r w:rsidRPr="00DE0D8A">
              <w:rPr>
                <w:rFonts w:cstheme="minorHAnsi"/>
                <w:szCs w:val="22"/>
              </w:rPr>
              <w:t>Apple</w:t>
            </w:r>
            <w:r w:rsidR="00F41E9D" w:rsidRPr="00DE0D8A">
              <w:rPr>
                <w:rFonts w:cstheme="minorHAnsi"/>
                <w:szCs w:val="22"/>
              </w:rPr>
              <w:t>/</w:t>
            </w:r>
            <w:r w:rsidRPr="00DE0D8A">
              <w:rPr>
                <w:rFonts w:cstheme="minorHAnsi"/>
                <w:szCs w:val="22"/>
              </w:rPr>
              <w:t>Android</w:t>
            </w:r>
            <w:r w:rsidR="00F41E9D" w:rsidRPr="00DE0D8A">
              <w:rPr>
                <w:rFonts w:cstheme="minorHAnsi"/>
                <w:szCs w:val="22"/>
              </w:rPr>
              <w:t xml:space="preserve"> play</w:t>
            </w:r>
            <w:r w:rsidR="00887D0E"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eller tilsvarende. </w:t>
            </w:r>
          </w:p>
          <w:p w14:paraId="6CB5BCAD" w14:textId="058E00F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13143B13" w14:textId="73915B64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A2B160E" w14:textId="2A6BF2E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31F9DBD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974CA1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07A74AD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5FCBF2F7" w14:textId="77777777" w:rsidTr="005A5402">
        <w:trPr>
          <w:jc w:val="center"/>
        </w:trPr>
        <w:tc>
          <w:tcPr>
            <w:tcW w:w="779" w:type="dxa"/>
          </w:tcPr>
          <w:p w14:paraId="57C6E589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4311D1B0" w14:textId="15FE0FBA" w:rsidR="00F41E9D" w:rsidRPr="00DE0D8A" w:rsidRDefault="00FF2588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F61DF9" w:rsidRPr="00DE0D8A">
              <w:rPr>
                <w:rFonts w:cstheme="minorHAnsi"/>
                <w:szCs w:val="22"/>
              </w:rPr>
              <w:t>«Evolution</w:t>
            </w:r>
            <w:r>
              <w:rPr>
                <w:rFonts w:cstheme="minorHAnsi"/>
                <w:szCs w:val="22"/>
              </w:rPr>
              <w:t>» s</w:t>
            </w:r>
            <w:r w:rsidR="00F61DF9" w:rsidRPr="00DE0D8A">
              <w:rPr>
                <w:rFonts w:cstheme="minorHAnsi"/>
                <w:szCs w:val="22"/>
              </w:rPr>
              <w:t xml:space="preserve">ete med varme og ventilasjon, må kunne </w:t>
            </w:r>
            <w:r>
              <w:rPr>
                <w:rFonts w:cstheme="minorHAnsi"/>
                <w:szCs w:val="22"/>
              </w:rPr>
              <w:t xml:space="preserve">svinge </w:t>
            </w:r>
            <w:r w:rsidR="00F61DF9" w:rsidRPr="00DE0D8A">
              <w:rPr>
                <w:rFonts w:cstheme="minorHAnsi"/>
                <w:szCs w:val="22"/>
              </w:rPr>
              <w:t xml:space="preserve">begge veier. </w:t>
            </w:r>
            <w:r w:rsidR="00F61DF9" w:rsidRPr="00DE0D8A">
              <w:rPr>
                <w:rFonts w:cstheme="minorHAnsi"/>
                <w:szCs w:val="22"/>
              </w:rPr>
              <w:lastRenderedPageBreak/>
              <w:t>Min 30 grader til Høyre. Ryggstøtte</w:t>
            </w:r>
            <w:r>
              <w:rPr>
                <w:rFonts w:cstheme="minorHAnsi"/>
                <w:szCs w:val="22"/>
              </w:rPr>
              <w:t>n</w:t>
            </w:r>
            <w:r w:rsidR="00F61DF9"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skal </w:t>
            </w:r>
            <w:r w:rsidR="00F61DF9" w:rsidRPr="00DE0D8A">
              <w:rPr>
                <w:rFonts w:cstheme="minorHAnsi"/>
                <w:szCs w:val="22"/>
              </w:rPr>
              <w:t>flytte</w:t>
            </w:r>
            <w:r>
              <w:rPr>
                <w:rFonts w:cstheme="minorHAnsi"/>
                <w:szCs w:val="22"/>
              </w:rPr>
              <w:t xml:space="preserve"> på </w:t>
            </w:r>
            <w:r w:rsidR="00F61DF9" w:rsidRPr="00DE0D8A">
              <w:rPr>
                <w:rFonts w:cstheme="minorHAnsi"/>
                <w:szCs w:val="22"/>
              </w:rPr>
              <w:t>seg når man snur på overkroppen.</w:t>
            </w:r>
          </w:p>
          <w:p w14:paraId="04609EFA" w14:textId="6D76A1A7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09BF8702" w14:textId="47940BC2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  <w:r w:rsidR="00FE21A9" w:rsidRPr="00DE0D8A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13AB1552" w14:textId="6888FF25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255DAA1B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55393F2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25F5EFD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5D3D88F2" w14:textId="77777777" w:rsidTr="005A5402">
        <w:trPr>
          <w:jc w:val="center"/>
        </w:trPr>
        <w:tc>
          <w:tcPr>
            <w:tcW w:w="779" w:type="dxa"/>
          </w:tcPr>
          <w:p w14:paraId="1B8BB88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A334359" w14:textId="44628FBC" w:rsidR="00F41E9D" w:rsidRPr="00FF2588" w:rsidRDefault="00FF2588" w:rsidP="00FF2588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887D0E" w:rsidRPr="00DE0D8A">
              <w:t>k</w:t>
            </w:r>
            <w:r w:rsidR="00F41E9D" w:rsidRPr="00DE0D8A">
              <w:t>jøleboks</w:t>
            </w:r>
            <w:r w:rsidR="00887D0E" w:rsidRPr="00DE0D8A">
              <w:t xml:space="preserve"> i førerhytte</w:t>
            </w:r>
            <w:r>
              <w:t>.</w:t>
            </w:r>
          </w:p>
        </w:tc>
        <w:tc>
          <w:tcPr>
            <w:tcW w:w="731" w:type="dxa"/>
          </w:tcPr>
          <w:p w14:paraId="7BAB9687" w14:textId="78D7FD3B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0BABA26" w14:textId="111AC85B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1683F61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8458E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35349A7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5CD59205" w14:textId="77777777" w:rsidTr="0099106B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479DD6F9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0D4CF812" w14:textId="2240F925" w:rsidR="004C55D0" w:rsidRPr="00DE0D8A" w:rsidRDefault="00ED46AA" w:rsidP="004C55D0">
            <w:pPr>
              <w:pStyle w:val="Overskrift1"/>
              <w:framePr w:hSpace="0" w:wrap="auto" w:vAnchor="margin" w:xAlign="left" w:yAlign="inline"/>
              <w:suppressOverlap w:val="0"/>
              <w:jc w:val="left"/>
            </w:pPr>
            <w:bookmarkStart w:id="21" w:name="_Toc233288662"/>
            <w:r w:rsidRPr="00DE0D8A">
              <w:t>Teknologi</w:t>
            </w:r>
            <w:bookmarkEnd w:id="21"/>
          </w:p>
        </w:tc>
      </w:tr>
      <w:tr w:rsidR="00F41E9D" w:rsidRPr="00DE0D8A" w14:paraId="3265F3FD" w14:textId="77777777" w:rsidTr="0099106B">
        <w:trPr>
          <w:jc w:val="center"/>
        </w:trPr>
        <w:tc>
          <w:tcPr>
            <w:tcW w:w="779" w:type="dxa"/>
          </w:tcPr>
          <w:p w14:paraId="5C946B8F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A256263" w14:textId="34349803" w:rsidR="00F41E9D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F41E9D" w:rsidRPr="00DE0D8A">
              <w:t>ISOBUS</w:t>
            </w:r>
            <w:r w:rsidR="00F61DF9" w:rsidRPr="00DE0D8A">
              <w:t>.</w:t>
            </w:r>
          </w:p>
          <w:p w14:paraId="30D73888" w14:textId="3D90C8D7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4BA099D7" w14:textId="577CBD99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B3A9E2D" w14:textId="6782895F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2D312B8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681E5C0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057C67A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46F80C5D" w14:textId="77777777" w:rsidTr="0099106B">
        <w:trPr>
          <w:jc w:val="center"/>
        </w:trPr>
        <w:tc>
          <w:tcPr>
            <w:tcW w:w="779" w:type="dxa"/>
          </w:tcPr>
          <w:p w14:paraId="396BCE62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5A91261" w14:textId="7883CE96" w:rsidR="00F41E9D" w:rsidRPr="00DE0D8A" w:rsidRDefault="00FF2588" w:rsidP="00F41E9D">
            <w:pPr>
              <w:jc w:val="left"/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s</w:t>
            </w:r>
            <w:r w:rsidR="00F61DF9" w:rsidRPr="00DE0D8A">
              <w:t>peil, elektrisk justerbare m</w:t>
            </w:r>
            <w:r>
              <w:t xml:space="preserve">ed </w:t>
            </w:r>
            <w:r w:rsidR="00F61DF9" w:rsidRPr="00DE0D8A">
              <w:t>el</w:t>
            </w:r>
            <w:r>
              <w:t>ektrisk</w:t>
            </w:r>
            <w:r w:rsidR="00F61DF9" w:rsidRPr="00DE0D8A">
              <w:t xml:space="preserve"> teleskop og</w:t>
            </w:r>
            <w:r>
              <w:t xml:space="preserve"> varme. </w:t>
            </w:r>
          </w:p>
          <w:p w14:paraId="77D94596" w14:textId="1210E775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654F9057" w14:textId="716B290E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8613565" w14:textId="3712E1F7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44A2ABA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C55DC8A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4FA7219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096FDBA4" w14:textId="77777777" w:rsidTr="0099106B">
        <w:trPr>
          <w:jc w:val="center"/>
        </w:trPr>
        <w:tc>
          <w:tcPr>
            <w:tcW w:w="779" w:type="dxa"/>
          </w:tcPr>
          <w:p w14:paraId="74CA1539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7E5953E" w14:textId="1285255A" w:rsidR="00F41E9D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t</w:t>
            </w:r>
            <w:r w:rsidR="00F41E9D" w:rsidRPr="00DE0D8A">
              <w:t>elematikk og fjernsupport</w:t>
            </w:r>
          </w:p>
          <w:p w14:paraId="079D276B" w14:textId="77777777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32FDE327" w14:textId="4CC2E60C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1001A3F" w14:textId="6C003D30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BFBBCE1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389BCF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623E0B1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ED46AA" w:rsidRPr="00DE0D8A" w14:paraId="3D226ADE" w14:textId="77777777" w:rsidTr="00ED46AA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2349E74A" w14:textId="77777777" w:rsidR="00ED46AA" w:rsidRPr="00DE0D8A" w:rsidRDefault="00ED46AA" w:rsidP="00ED46AA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 w:hanging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0DDEF324" w14:textId="6D975818" w:rsidR="00ED46AA" w:rsidRPr="00DE0D8A" w:rsidRDefault="00F41E9D" w:rsidP="00ED46AA">
            <w:pPr>
              <w:pStyle w:val="Overskrift1"/>
              <w:framePr w:hSpace="0" w:wrap="auto" w:vAnchor="margin" w:xAlign="left" w:yAlign="inline"/>
              <w:suppressOverlap w:val="0"/>
            </w:pPr>
            <w:bookmarkStart w:id="22" w:name="_Toc233288663"/>
            <w:r w:rsidRPr="00DE0D8A">
              <w:t>PTO</w:t>
            </w:r>
            <w:bookmarkEnd w:id="22"/>
          </w:p>
        </w:tc>
      </w:tr>
      <w:tr w:rsidR="00F41E9D" w:rsidRPr="00DE0D8A" w14:paraId="2A723847" w14:textId="77777777" w:rsidTr="0099106B">
        <w:trPr>
          <w:jc w:val="center"/>
        </w:trPr>
        <w:tc>
          <w:tcPr>
            <w:tcW w:w="779" w:type="dxa"/>
          </w:tcPr>
          <w:p w14:paraId="6C6AA8B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20FF378" w14:textId="098ED428" w:rsidR="00F41E9D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P</w:t>
            </w:r>
            <w:r w:rsidR="00F61DF9" w:rsidRPr="00DE0D8A">
              <w:t xml:space="preserve">ower </w:t>
            </w:r>
            <w:proofErr w:type="spellStart"/>
            <w:r w:rsidR="00F61DF9" w:rsidRPr="00DE0D8A">
              <w:t>Take-Off</w:t>
            </w:r>
            <w:proofErr w:type="spellEnd"/>
            <w:r w:rsidR="00F61DF9" w:rsidRPr="00DE0D8A">
              <w:t xml:space="preserve"> (kraftuttak) på </w:t>
            </w:r>
            <w:r w:rsidR="00F41E9D" w:rsidRPr="00DE0D8A">
              <w:t>540 / 540E / 1000</w:t>
            </w:r>
            <w:r w:rsidR="00F61DF9" w:rsidRPr="00DE0D8A">
              <w:t>.</w:t>
            </w:r>
          </w:p>
          <w:p w14:paraId="52D7DEDB" w14:textId="77777777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3E8D57FE" w14:textId="0928AEC0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F757C58" w14:textId="78C4A27C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9302A5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7D5146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47DD571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11E257AC" w14:textId="77777777" w:rsidTr="00F41E9D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40397C12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 w:hanging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27055032" w14:textId="3CEC397B" w:rsidR="00F41E9D" w:rsidRPr="00DE0D8A" w:rsidRDefault="006E0381" w:rsidP="00F41E9D">
            <w:pPr>
              <w:pStyle w:val="Overskrift1"/>
              <w:framePr w:hSpace="0" w:wrap="auto" w:vAnchor="margin" w:xAlign="left" w:yAlign="inline"/>
              <w:suppressOverlap w:val="0"/>
            </w:pPr>
            <w:r w:rsidRPr="00DE0D8A">
              <w:t xml:space="preserve">Tilbehør belysning solskjerming etc. </w:t>
            </w:r>
          </w:p>
        </w:tc>
      </w:tr>
      <w:tr w:rsidR="00F41E9D" w:rsidRPr="00DE0D8A" w14:paraId="0C7B2E9E" w14:textId="77777777" w:rsidTr="00A96F0B">
        <w:trPr>
          <w:jc w:val="center"/>
        </w:trPr>
        <w:tc>
          <w:tcPr>
            <w:tcW w:w="779" w:type="dxa"/>
          </w:tcPr>
          <w:p w14:paraId="2512DAC4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D6C3FE1" w14:textId="036FA1B3" w:rsidR="00F41E9D" w:rsidRPr="00FF2588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  <w:rPr>
                <w:lang w:val="da-DK"/>
              </w:rPr>
            </w:pPr>
            <w:r w:rsidRPr="00FF2588">
              <w:rPr>
                <w:rFonts w:cstheme="minorHAnsi"/>
                <w:szCs w:val="22"/>
                <w:lang w:val="da-DK"/>
              </w:rPr>
              <w:t xml:space="preserve">Traktoren skal leveres med </w:t>
            </w:r>
            <w:r w:rsidR="00F41E9D" w:rsidRPr="00FF2588">
              <w:rPr>
                <w:lang w:val="da-DK"/>
              </w:rPr>
              <w:t>LED lys</w:t>
            </w:r>
            <w:r>
              <w:rPr>
                <w:lang w:val="da-DK"/>
              </w:rPr>
              <w:t>.</w:t>
            </w:r>
          </w:p>
          <w:p w14:paraId="698942F4" w14:textId="77777777" w:rsidR="00F41E9D" w:rsidRPr="00FF2588" w:rsidRDefault="00F41E9D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  <w:jc w:val="center"/>
              <w:rPr>
                <w:lang w:val="da-DK"/>
              </w:rPr>
            </w:pPr>
          </w:p>
        </w:tc>
        <w:tc>
          <w:tcPr>
            <w:tcW w:w="731" w:type="dxa"/>
          </w:tcPr>
          <w:p w14:paraId="51DA6BE6" w14:textId="39C21A17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36A278D" w14:textId="666FC34A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A7C339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9D54E1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7211DA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49B4BE42" w14:textId="77777777" w:rsidTr="00A96F0B">
        <w:trPr>
          <w:jc w:val="center"/>
        </w:trPr>
        <w:tc>
          <w:tcPr>
            <w:tcW w:w="779" w:type="dxa"/>
          </w:tcPr>
          <w:p w14:paraId="45B80F6D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3FEE89C" w14:textId="397D9017" w:rsidR="00F41E9D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 xml:space="preserve">skal leveres med </w:t>
            </w:r>
            <w:r w:rsidR="00F41E9D" w:rsidRPr="00DE0D8A">
              <w:t xml:space="preserve">360 graders dekning, tilstrekkelig etter lover og regler. </w:t>
            </w:r>
          </w:p>
          <w:p w14:paraId="41348F8E" w14:textId="7DCBE4D9" w:rsidR="00F41E9D" w:rsidRPr="00DE0D8A" w:rsidRDefault="00F41E9D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187414F4" w14:textId="458F0FCC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8548A5D" w14:textId="1C5DE877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1E4CF4B1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953FB27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5D6BA44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508D7963" w14:textId="77777777" w:rsidTr="00A96F0B">
        <w:trPr>
          <w:jc w:val="center"/>
        </w:trPr>
        <w:tc>
          <w:tcPr>
            <w:tcW w:w="779" w:type="dxa"/>
          </w:tcPr>
          <w:p w14:paraId="18FEA23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A6DEABF" w14:textId="3BBF7EA7" w:rsidR="00F41E9D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t</w:t>
            </w:r>
            <w:r w:rsidR="00F61DF9" w:rsidRPr="00DE0D8A">
              <w:t xml:space="preserve">ilpasset vinterdrift, og tilstrekkelig for vinterarbeid. </w:t>
            </w:r>
          </w:p>
          <w:p w14:paraId="7BA20F1D" w14:textId="67E89980" w:rsidR="00F61DF9" w:rsidRPr="00DE0D8A" w:rsidRDefault="00F61DF9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132AC466" w14:textId="6E2C390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2551" w:type="dxa"/>
          </w:tcPr>
          <w:p w14:paraId="6ABD3014" w14:textId="31952CE5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6EA63DA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9059450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6178D1E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61DF9" w:rsidRPr="00DE0D8A" w14:paraId="62B9E11A" w14:textId="77777777" w:rsidTr="00A96F0B">
        <w:trPr>
          <w:jc w:val="center"/>
        </w:trPr>
        <w:tc>
          <w:tcPr>
            <w:tcW w:w="779" w:type="dxa"/>
          </w:tcPr>
          <w:p w14:paraId="6D7DFC11" w14:textId="77777777" w:rsidR="00F61DF9" w:rsidRPr="00DE0D8A" w:rsidRDefault="00F61DF9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F76CABA" w14:textId="7DFE3E21" w:rsidR="00F61DF9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f</w:t>
            </w:r>
            <w:r w:rsidR="00F61DF9" w:rsidRPr="00DE0D8A">
              <w:t>rontlaster</w:t>
            </w:r>
            <w:r>
              <w:t>. Denne skal ha</w:t>
            </w:r>
            <w:r w:rsidR="00F61DF9" w:rsidRPr="00DE0D8A">
              <w:t xml:space="preserve"> </w:t>
            </w:r>
            <w:r>
              <w:t>«</w:t>
            </w:r>
            <w:proofErr w:type="spellStart"/>
            <w:r w:rsidR="00F61DF9" w:rsidRPr="00DE0D8A">
              <w:t>hydro</w:t>
            </w:r>
            <w:proofErr w:type="spellEnd"/>
            <w:r w:rsidR="00F61DF9" w:rsidRPr="00DE0D8A">
              <w:t> </w:t>
            </w:r>
            <w:proofErr w:type="spellStart"/>
            <w:r w:rsidR="00F61DF9" w:rsidRPr="00DE0D8A">
              <w:t>Quick</w:t>
            </w:r>
            <w:proofErr w:type="spellEnd"/>
            <w:r w:rsidR="00F61DF9" w:rsidRPr="00DE0D8A">
              <w:t>» ett greps ko</w:t>
            </w:r>
            <w:r>
              <w:t>b</w:t>
            </w:r>
            <w:r w:rsidR="00F61DF9" w:rsidRPr="00DE0D8A">
              <w:t>ling</w:t>
            </w:r>
            <w:r>
              <w:t>.</w:t>
            </w:r>
          </w:p>
          <w:p w14:paraId="153C099F" w14:textId="2BECCEE7" w:rsidR="00F61DF9" w:rsidRPr="00DE0D8A" w:rsidRDefault="00F61DF9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3B49CC8A" w14:textId="048823C6" w:rsidR="00F61DF9" w:rsidRPr="00DE0D8A" w:rsidRDefault="00F61DF9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9389151" w14:textId="0B3CF06E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 Bekreft </w:t>
            </w:r>
          </w:p>
        </w:tc>
        <w:tc>
          <w:tcPr>
            <w:tcW w:w="425" w:type="dxa"/>
          </w:tcPr>
          <w:p w14:paraId="2A2B9955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5A6219A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163F4FA" w14:textId="77777777" w:rsidR="00F61DF9" w:rsidRPr="00DE0D8A" w:rsidRDefault="00F61DF9" w:rsidP="00F41E9D">
            <w:pPr>
              <w:rPr>
                <w:rFonts w:cstheme="minorHAnsi"/>
                <w:sz w:val="20"/>
              </w:rPr>
            </w:pPr>
          </w:p>
        </w:tc>
      </w:tr>
      <w:tr w:rsidR="00F61DF9" w:rsidRPr="00DE0D8A" w14:paraId="32BB1DAF" w14:textId="77777777" w:rsidTr="00A96F0B">
        <w:trPr>
          <w:jc w:val="center"/>
        </w:trPr>
        <w:tc>
          <w:tcPr>
            <w:tcW w:w="779" w:type="dxa"/>
          </w:tcPr>
          <w:p w14:paraId="7A3BB662" w14:textId="77777777" w:rsidR="00F61DF9" w:rsidRPr="00DE0D8A" w:rsidRDefault="00F61DF9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FD0BC7E" w14:textId="73513B21" w:rsidR="00F61DF9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F61DF9" w:rsidRPr="00DE0D8A">
              <w:t>solskjerming</w:t>
            </w:r>
            <w:r>
              <w:t>.</w:t>
            </w:r>
          </w:p>
        </w:tc>
        <w:tc>
          <w:tcPr>
            <w:tcW w:w="731" w:type="dxa"/>
          </w:tcPr>
          <w:p w14:paraId="65DC2761" w14:textId="0FDFEF5A" w:rsidR="00F61DF9" w:rsidRPr="00DE0D8A" w:rsidRDefault="00F61DF9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</w:t>
            </w:r>
          </w:p>
        </w:tc>
        <w:tc>
          <w:tcPr>
            <w:tcW w:w="2551" w:type="dxa"/>
          </w:tcPr>
          <w:p w14:paraId="13F940A0" w14:textId="5C310653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</w:t>
            </w:r>
          </w:p>
          <w:p w14:paraId="49DFACDF" w14:textId="327AD01C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24F7D1C9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237DFA4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48B6554" w14:textId="77777777" w:rsidR="00F61DF9" w:rsidRPr="00DE0D8A" w:rsidRDefault="00F61DF9" w:rsidP="00F41E9D">
            <w:pPr>
              <w:rPr>
                <w:rFonts w:cstheme="minorHAnsi"/>
                <w:sz w:val="20"/>
              </w:rPr>
            </w:pPr>
          </w:p>
        </w:tc>
      </w:tr>
      <w:tr w:rsidR="00F61DF9" w:rsidRPr="00DE0D8A" w14:paraId="774A870D" w14:textId="77777777" w:rsidTr="00A96F0B">
        <w:trPr>
          <w:jc w:val="center"/>
        </w:trPr>
        <w:tc>
          <w:tcPr>
            <w:tcW w:w="779" w:type="dxa"/>
          </w:tcPr>
          <w:p w14:paraId="040DACEF" w14:textId="77777777" w:rsidR="00F61DF9" w:rsidRPr="00DE0D8A" w:rsidRDefault="00F61DF9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BAFF450" w14:textId="627E276E" w:rsidR="00F61DF9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v</w:t>
            </w:r>
            <w:r w:rsidR="00F61DF9" w:rsidRPr="00DE0D8A">
              <w:t>indusvisker og </w:t>
            </w:r>
            <w:proofErr w:type="spellStart"/>
            <w:r w:rsidR="00F61DF9" w:rsidRPr="00DE0D8A">
              <w:t>vinduspyler</w:t>
            </w:r>
            <w:proofErr w:type="spellEnd"/>
            <w:r w:rsidR="00F61DF9" w:rsidRPr="00DE0D8A">
              <w:t> foran og viskere som tar helt ned på sidene</w:t>
            </w:r>
          </w:p>
        </w:tc>
        <w:tc>
          <w:tcPr>
            <w:tcW w:w="731" w:type="dxa"/>
          </w:tcPr>
          <w:p w14:paraId="483C7056" w14:textId="07422855" w:rsidR="00F61DF9" w:rsidRPr="00DE0D8A" w:rsidRDefault="00F61DF9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</w:t>
            </w:r>
          </w:p>
        </w:tc>
        <w:tc>
          <w:tcPr>
            <w:tcW w:w="2551" w:type="dxa"/>
          </w:tcPr>
          <w:p w14:paraId="51AE73D3" w14:textId="7C43131B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C9E44AA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EBCED85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0F0F742" w14:textId="77777777" w:rsidR="00F61DF9" w:rsidRPr="00DE0D8A" w:rsidRDefault="00F61DF9" w:rsidP="00F41E9D">
            <w:pPr>
              <w:rPr>
                <w:rFonts w:cstheme="minorHAnsi"/>
                <w:sz w:val="20"/>
              </w:rPr>
            </w:pPr>
          </w:p>
        </w:tc>
      </w:tr>
      <w:tr w:rsidR="00F61DF9" w:rsidRPr="00DE0D8A" w14:paraId="32F75300" w14:textId="77777777" w:rsidTr="00A96F0B">
        <w:trPr>
          <w:jc w:val="center"/>
        </w:trPr>
        <w:tc>
          <w:tcPr>
            <w:tcW w:w="779" w:type="dxa"/>
          </w:tcPr>
          <w:p w14:paraId="2A92E4E3" w14:textId="77777777" w:rsidR="00F61DF9" w:rsidRPr="00DE0D8A" w:rsidRDefault="00F61DF9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06393CE" w14:textId="6515851B" w:rsidR="00F61DF9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 xml:space="preserve">skal leveres </w:t>
            </w:r>
            <w:proofErr w:type="gramStart"/>
            <w:r>
              <w:rPr>
                <w:rFonts w:cstheme="minorHAnsi"/>
                <w:szCs w:val="22"/>
              </w:rPr>
              <w:t>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 </w:t>
            </w:r>
            <w:r>
              <w:t>v</w:t>
            </w:r>
            <w:r w:rsidR="00F61DF9" w:rsidRPr="00DE0D8A">
              <w:t>indusvisker</w:t>
            </w:r>
            <w:proofErr w:type="gramEnd"/>
            <w:r w:rsidR="00F61DF9" w:rsidRPr="00DE0D8A">
              <w:t xml:space="preserve"> og </w:t>
            </w:r>
            <w:proofErr w:type="spellStart"/>
            <w:r w:rsidR="00F61DF9" w:rsidRPr="00DE0D8A">
              <w:t>vinduspyler</w:t>
            </w:r>
            <w:proofErr w:type="spellEnd"/>
            <w:r w:rsidR="00F61DF9" w:rsidRPr="00DE0D8A">
              <w:t xml:space="preserve"> bak</w:t>
            </w:r>
          </w:p>
        </w:tc>
        <w:tc>
          <w:tcPr>
            <w:tcW w:w="731" w:type="dxa"/>
          </w:tcPr>
          <w:p w14:paraId="672A40A4" w14:textId="702E7615" w:rsidR="00F61DF9" w:rsidRPr="00DE0D8A" w:rsidRDefault="00F61DF9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F0A3236" w14:textId="77777777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  <w:p w14:paraId="5AFEC89D" w14:textId="5D900619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7B632498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57FDB33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508F04C" w14:textId="77777777" w:rsidR="00F61DF9" w:rsidRPr="00DE0D8A" w:rsidRDefault="00F61DF9" w:rsidP="00F41E9D">
            <w:pPr>
              <w:rPr>
                <w:rFonts w:cstheme="minorHAnsi"/>
                <w:sz w:val="20"/>
              </w:rPr>
            </w:pPr>
          </w:p>
        </w:tc>
      </w:tr>
      <w:tr w:rsidR="00F61DF9" w:rsidRPr="00DE0D8A" w14:paraId="41507ABB" w14:textId="77777777" w:rsidTr="00A96F0B">
        <w:trPr>
          <w:jc w:val="center"/>
        </w:trPr>
        <w:tc>
          <w:tcPr>
            <w:tcW w:w="779" w:type="dxa"/>
          </w:tcPr>
          <w:p w14:paraId="7DB273B2" w14:textId="77777777" w:rsidR="00F61DF9" w:rsidRPr="00DE0D8A" w:rsidRDefault="00F61DF9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420D7E0F" w14:textId="1445ACF6" w:rsidR="00F61DF9" w:rsidRPr="00DE0D8A" w:rsidRDefault="00FF2588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d</w:t>
            </w:r>
            <w:r w:rsidR="00F61DF9" w:rsidRPr="00DE0D8A">
              <w:t>ieseltank min</w:t>
            </w:r>
            <w:r>
              <w:t>imum</w:t>
            </w:r>
            <w:r w:rsidR="00F61DF9" w:rsidRPr="00DE0D8A">
              <w:t xml:space="preserve"> 270 liter</w:t>
            </w:r>
            <w:r>
              <w:t>.</w:t>
            </w:r>
          </w:p>
        </w:tc>
        <w:tc>
          <w:tcPr>
            <w:tcW w:w="731" w:type="dxa"/>
          </w:tcPr>
          <w:p w14:paraId="1AA9CBCF" w14:textId="1629D388" w:rsidR="00F61DF9" w:rsidRPr="00DE0D8A" w:rsidRDefault="006E0381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</w:t>
            </w:r>
          </w:p>
        </w:tc>
        <w:tc>
          <w:tcPr>
            <w:tcW w:w="2551" w:type="dxa"/>
          </w:tcPr>
          <w:p w14:paraId="07AF6D10" w14:textId="77777777" w:rsidR="00F61DF9" w:rsidRPr="00DE0D8A" w:rsidRDefault="006E0381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  <w:p w14:paraId="7EFC8D2D" w14:textId="452BBA0E" w:rsidR="006E0381" w:rsidRPr="00DE0D8A" w:rsidRDefault="006E0381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39C0F467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A6CF367" w14:textId="77777777" w:rsidR="00F61DF9" w:rsidRPr="00DE0D8A" w:rsidRDefault="00F61DF9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0C2840C" w14:textId="77777777" w:rsidR="00F61DF9" w:rsidRPr="00DE0D8A" w:rsidRDefault="00F61DF9" w:rsidP="00F41E9D">
            <w:pPr>
              <w:rPr>
                <w:rFonts w:cstheme="minorHAnsi"/>
                <w:sz w:val="20"/>
              </w:rPr>
            </w:pPr>
          </w:p>
        </w:tc>
      </w:tr>
      <w:tr w:rsidR="006E0381" w:rsidRPr="00DE0D8A" w14:paraId="7C39B6AB" w14:textId="77777777" w:rsidTr="00A96F0B">
        <w:trPr>
          <w:jc w:val="center"/>
        </w:trPr>
        <w:tc>
          <w:tcPr>
            <w:tcW w:w="779" w:type="dxa"/>
          </w:tcPr>
          <w:p w14:paraId="257BCBC1" w14:textId="77777777" w:rsidR="006E0381" w:rsidRPr="00DE0D8A" w:rsidRDefault="006E0381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94476B8" w14:textId="2BBF2387" w:rsidR="006E0381" w:rsidRPr="00DE0D8A" w:rsidRDefault="00FF2588" w:rsidP="006E0381">
            <w:pPr>
              <w:pStyle w:val="Punktliste"/>
              <w:numPr>
                <w:ilvl w:val="0"/>
                <w:numId w:val="0"/>
              </w:numPr>
              <w:tabs>
                <w:tab w:val="left" w:pos="1065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f</w:t>
            </w:r>
            <w:r w:rsidR="006E0381" w:rsidRPr="00DE0D8A">
              <w:t>oldbart passasjersete og god plass</w:t>
            </w:r>
            <w:r w:rsidR="00A34720" w:rsidRPr="00DE0D8A">
              <w:t>.</w:t>
            </w:r>
            <w:r w:rsidR="006E0381" w:rsidRPr="00DE0D8A">
              <w:t> </w:t>
            </w:r>
            <w:r w:rsidR="006E0381" w:rsidRPr="00DE0D8A">
              <w:tab/>
            </w:r>
          </w:p>
        </w:tc>
        <w:tc>
          <w:tcPr>
            <w:tcW w:w="731" w:type="dxa"/>
          </w:tcPr>
          <w:p w14:paraId="728B2EE2" w14:textId="0AB3AE1E" w:rsidR="006E0381" w:rsidRPr="00DE0D8A" w:rsidRDefault="00A34720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0927D39" w14:textId="12591D85" w:rsidR="00A34720" w:rsidRPr="00DE0D8A" w:rsidRDefault="00A34720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EDAEDEA" w14:textId="77777777" w:rsidR="006E0381" w:rsidRPr="00DE0D8A" w:rsidRDefault="006E0381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E60DA9" w14:textId="77777777" w:rsidR="006E0381" w:rsidRPr="00DE0D8A" w:rsidRDefault="006E0381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7A6FCB7" w14:textId="77777777" w:rsidR="006E0381" w:rsidRPr="00DE0D8A" w:rsidRDefault="006E0381" w:rsidP="00F41E9D">
            <w:pPr>
              <w:rPr>
                <w:rFonts w:cstheme="minorHAnsi"/>
                <w:sz w:val="20"/>
              </w:rPr>
            </w:pPr>
          </w:p>
        </w:tc>
      </w:tr>
      <w:tr w:rsidR="00A34720" w:rsidRPr="00DE0D8A" w14:paraId="390A4276" w14:textId="77777777" w:rsidTr="00A96F0B">
        <w:trPr>
          <w:jc w:val="center"/>
        </w:trPr>
        <w:tc>
          <w:tcPr>
            <w:tcW w:w="779" w:type="dxa"/>
          </w:tcPr>
          <w:p w14:paraId="4D61EC7D" w14:textId="77777777" w:rsidR="00A34720" w:rsidRPr="00DE0D8A" w:rsidRDefault="00A34720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40BA5692" w14:textId="2A589E1A" w:rsidR="00A34720" w:rsidRPr="00DE0D8A" w:rsidRDefault="00FF2588" w:rsidP="006E0381">
            <w:pPr>
              <w:pStyle w:val="Punktliste"/>
              <w:numPr>
                <w:ilvl w:val="0"/>
                <w:numId w:val="0"/>
              </w:numPr>
              <w:tabs>
                <w:tab w:val="left" w:pos="1065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 h</w:t>
            </w:r>
            <w:r w:rsidR="00A34720" w:rsidRPr="00DE0D8A">
              <w:t>ydraulisk avretting av trekkstenger</w:t>
            </w:r>
            <w:r>
              <w:t>.</w:t>
            </w:r>
            <w:r w:rsidR="00A34720" w:rsidRPr="00DE0D8A">
              <w:t> </w:t>
            </w:r>
          </w:p>
        </w:tc>
        <w:tc>
          <w:tcPr>
            <w:tcW w:w="731" w:type="dxa"/>
          </w:tcPr>
          <w:p w14:paraId="4797ECBD" w14:textId="181AB5A7" w:rsidR="00A34720" w:rsidRPr="00DE0D8A" w:rsidRDefault="00A34720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A19A5E9" w14:textId="77777777" w:rsidR="00A34720" w:rsidRPr="00DE0D8A" w:rsidRDefault="00A34720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  <w:p w14:paraId="2A61F65D" w14:textId="6418472A" w:rsidR="00A34720" w:rsidRPr="00DE0D8A" w:rsidRDefault="00A34720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0B351040" w14:textId="77777777" w:rsidR="00A34720" w:rsidRPr="00DE0D8A" w:rsidRDefault="00A34720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DBD1F26" w14:textId="77777777" w:rsidR="00A34720" w:rsidRPr="00DE0D8A" w:rsidRDefault="00A34720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B60BB9D" w14:textId="77777777" w:rsidR="00A34720" w:rsidRPr="00DE0D8A" w:rsidRDefault="00A34720" w:rsidP="00F41E9D">
            <w:pPr>
              <w:rPr>
                <w:rFonts w:cstheme="minorHAnsi"/>
                <w:sz w:val="20"/>
              </w:rPr>
            </w:pPr>
          </w:p>
        </w:tc>
      </w:tr>
      <w:tr w:rsidR="00A34720" w:rsidRPr="00DE0D8A" w14:paraId="3DF0F3AD" w14:textId="77777777" w:rsidTr="00A96F0B">
        <w:trPr>
          <w:jc w:val="center"/>
        </w:trPr>
        <w:tc>
          <w:tcPr>
            <w:tcW w:w="779" w:type="dxa"/>
          </w:tcPr>
          <w:p w14:paraId="40A02566" w14:textId="77777777" w:rsidR="00A34720" w:rsidRPr="00DE0D8A" w:rsidRDefault="00A34720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AC78941" w14:textId="3B9AC504" w:rsidR="00A34720" w:rsidRPr="00DE0D8A" w:rsidRDefault="00FF2588" w:rsidP="006E0381">
            <w:pPr>
              <w:pStyle w:val="Punktliste"/>
              <w:numPr>
                <w:ilvl w:val="0"/>
                <w:numId w:val="0"/>
              </w:numPr>
              <w:tabs>
                <w:tab w:val="left" w:pos="1065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b</w:t>
            </w:r>
            <w:r w:rsidR="00A34720" w:rsidRPr="00DE0D8A">
              <w:t>etjening på bakskjermene av hydraulisk toppstag, trekkstenger og kraftuttak</w:t>
            </w:r>
            <w:r w:rsidR="002F7F6D" w:rsidRPr="00DE0D8A">
              <w:t>.</w:t>
            </w:r>
          </w:p>
        </w:tc>
        <w:tc>
          <w:tcPr>
            <w:tcW w:w="731" w:type="dxa"/>
          </w:tcPr>
          <w:p w14:paraId="33E95C3B" w14:textId="73A134AF" w:rsidR="00A34720" w:rsidRPr="00DE0D8A" w:rsidRDefault="00A34720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825808B" w14:textId="77777777" w:rsidR="00A34720" w:rsidRPr="00DE0D8A" w:rsidRDefault="00A34720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  <w:p w14:paraId="1A840034" w14:textId="61A76F04" w:rsidR="00A34720" w:rsidRPr="00DE0D8A" w:rsidRDefault="00A34720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55088A47" w14:textId="77777777" w:rsidR="00A34720" w:rsidRPr="00DE0D8A" w:rsidRDefault="00A34720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3ADB942" w14:textId="77777777" w:rsidR="00A34720" w:rsidRPr="00DE0D8A" w:rsidRDefault="00A34720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AA8EF4A" w14:textId="77777777" w:rsidR="00A34720" w:rsidRPr="00DE0D8A" w:rsidRDefault="00A34720" w:rsidP="00F41E9D">
            <w:pPr>
              <w:rPr>
                <w:rFonts w:cstheme="minorHAnsi"/>
                <w:sz w:val="20"/>
              </w:rPr>
            </w:pPr>
          </w:p>
        </w:tc>
      </w:tr>
      <w:tr w:rsidR="00E93922" w:rsidRPr="00DE0D8A" w14:paraId="21A5859D" w14:textId="77777777" w:rsidTr="00E93922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3708103B" w14:textId="77777777" w:rsidR="00E93922" w:rsidRPr="00DE0D8A" w:rsidRDefault="00E93922" w:rsidP="00E93922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 w:hanging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5899DC4E" w14:textId="76AF0120" w:rsidR="00E93922" w:rsidRPr="00DE0D8A" w:rsidRDefault="00A34720" w:rsidP="00E93922">
            <w:pPr>
              <w:pStyle w:val="Overskrift1"/>
              <w:framePr w:hSpace="0" w:wrap="auto" w:vAnchor="margin" w:xAlign="left" w:yAlign="inline"/>
              <w:suppressOverlap w:val="0"/>
              <w:rPr>
                <w:sz w:val="20"/>
              </w:rPr>
            </w:pPr>
            <w:r w:rsidRPr="00DE0D8A">
              <w:t>Opsjon</w:t>
            </w:r>
          </w:p>
        </w:tc>
      </w:tr>
      <w:tr w:rsidR="00E93922" w:rsidRPr="00DE0D8A" w14:paraId="4874AAA1" w14:textId="77777777" w:rsidTr="00A96F0B">
        <w:trPr>
          <w:jc w:val="center"/>
        </w:trPr>
        <w:tc>
          <w:tcPr>
            <w:tcW w:w="779" w:type="dxa"/>
          </w:tcPr>
          <w:p w14:paraId="59824948" w14:textId="77777777" w:rsidR="00E93922" w:rsidRPr="00DE0D8A" w:rsidRDefault="00E93922" w:rsidP="00E93922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09DA9AD" w14:textId="77777777" w:rsidR="00B5295F" w:rsidRPr="00DE0D8A" w:rsidRDefault="00B5295F" w:rsidP="00E93922">
            <w:pPr>
              <w:jc w:val="left"/>
              <w:rPr>
                <w:b/>
                <w:bCs/>
              </w:rPr>
            </w:pPr>
            <w:r w:rsidRPr="00DE0D8A">
              <w:rPr>
                <w:b/>
                <w:bCs/>
              </w:rPr>
              <w:t>Innbytte</w:t>
            </w:r>
          </w:p>
          <w:p w14:paraId="46DE7D38" w14:textId="1665A355" w:rsidR="00E93922" w:rsidRPr="00DE0D8A" w:rsidRDefault="00E93922" w:rsidP="00E93922">
            <w:pPr>
              <w:jc w:val="left"/>
              <w:rPr>
                <w:rFonts w:cstheme="minorHAnsi"/>
                <w:szCs w:val="22"/>
              </w:rPr>
            </w:pPr>
            <w:r w:rsidRPr="00DE0D8A">
              <w:t>Kommune</w:t>
            </w:r>
            <w:r w:rsidR="00A34720" w:rsidRPr="00DE0D8A">
              <w:t>n ønsker pris på å</w:t>
            </w:r>
            <w:r w:rsidRPr="00DE0D8A">
              <w:t xml:space="preserve"> bytte inn en eldre traktor.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522F62">
              <w:rPr>
                <w:rFonts w:cstheme="minorHAnsi"/>
                <w:szCs w:val="22"/>
              </w:rPr>
              <w:t>Innbyttepris</w:t>
            </w:r>
            <w:r w:rsidRPr="00DE0D8A">
              <w:rPr>
                <w:rFonts w:cstheme="minorHAnsi"/>
                <w:szCs w:val="22"/>
              </w:rPr>
              <w:t xml:space="preserve"> på traktor skal oppgis i prisskjema. </w:t>
            </w:r>
          </w:p>
          <w:p w14:paraId="4DF76DEB" w14:textId="43ECDCC1" w:rsidR="00E93922" w:rsidRPr="00DE0D8A" w:rsidRDefault="00E93922" w:rsidP="00E93922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  <w:p w14:paraId="595CED43" w14:textId="2458CA0F" w:rsidR="00E93922" w:rsidRPr="00DE0D8A" w:rsidRDefault="00522F62" w:rsidP="00E93922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>
              <w:t>Kommunens</w:t>
            </w:r>
            <w:r w:rsidRPr="00DE0D8A">
              <w:t xml:space="preserve"> traktor</w:t>
            </w:r>
            <w:r w:rsidR="00E93922" w:rsidRPr="00DE0D8A">
              <w:t xml:space="preserve"> har gått omkring 6450 timer.</w:t>
            </w:r>
          </w:p>
          <w:p w14:paraId="3D8AE0D6" w14:textId="4C4E4513" w:rsidR="00E93922" w:rsidRPr="00DE0D8A" w:rsidRDefault="00522F62" w:rsidP="00E93922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>
              <w:lastRenderedPageBreak/>
              <w:t>Følgende traktor vurderes byttet inn:</w:t>
            </w:r>
          </w:p>
          <w:p w14:paraId="6084DB70" w14:textId="58308F8F" w:rsidR="00E93922" w:rsidRPr="00DE0D8A" w:rsidRDefault="00E93922" w:rsidP="00E93922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>NEW HOLLAND T6.160 AC</w:t>
            </w:r>
          </w:p>
          <w:p w14:paraId="7E9A8F61" w14:textId="77777777" w:rsidR="00E93922" w:rsidRPr="00DE0D8A" w:rsidRDefault="00E93922" w:rsidP="00E93922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>Skiltnummer: PK6491</w:t>
            </w:r>
            <w:r w:rsidR="002F7F6D" w:rsidRPr="00DE0D8A">
              <w:t xml:space="preserve"> </w:t>
            </w:r>
          </w:p>
          <w:p w14:paraId="764221F3" w14:textId="2CDC6A40" w:rsidR="002F7F6D" w:rsidRPr="00DE0D8A" w:rsidRDefault="002F7F6D" w:rsidP="00E93922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621D5C77" w14:textId="14B54821" w:rsidR="00E93922" w:rsidRPr="00DE0D8A" w:rsidRDefault="00E93922" w:rsidP="00E93922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2551" w:type="dxa"/>
          </w:tcPr>
          <w:p w14:paraId="1B711E5E" w14:textId="32CB2622" w:rsidR="00E93922" w:rsidRPr="00DE0D8A" w:rsidRDefault="00E93922" w:rsidP="00E93922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Bekreftes, og tilbudt pris oppgis i prisskjemaet – bilag 4a.</w:t>
            </w:r>
          </w:p>
        </w:tc>
        <w:tc>
          <w:tcPr>
            <w:tcW w:w="425" w:type="dxa"/>
          </w:tcPr>
          <w:p w14:paraId="5DA6CD85" w14:textId="77777777" w:rsidR="00E93922" w:rsidRPr="00DE0D8A" w:rsidRDefault="00E93922" w:rsidP="00E93922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3274B32" w14:textId="77777777" w:rsidR="00E93922" w:rsidRPr="00DE0D8A" w:rsidRDefault="00E93922" w:rsidP="00E93922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57C9BDF" w14:textId="77777777" w:rsidR="00E93922" w:rsidRPr="00DE0D8A" w:rsidRDefault="00E93922" w:rsidP="00E93922">
            <w:pPr>
              <w:rPr>
                <w:rFonts w:cstheme="minorHAnsi"/>
                <w:sz w:val="20"/>
              </w:rPr>
            </w:pPr>
          </w:p>
        </w:tc>
      </w:tr>
    </w:tbl>
    <w:p w14:paraId="5FC64FC4" w14:textId="77777777" w:rsidR="0061231C" w:rsidRPr="00DE0D8A" w:rsidRDefault="0061231C" w:rsidP="00DA11AD">
      <w:pPr>
        <w:rPr>
          <w:rFonts w:cstheme="minorHAnsi"/>
          <w:sz w:val="20"/>
        </w:rPr>
      </w:pPr>
    </w:p>
    <w:p w14:paraId="777D4FEC" w14:textId="77777777" w:rsidR="00E93922" w:rsidRPr="00DE0D8A" w:rsidRDefault="00E93922" w:rsidP="00DA11AD">
      <w:pPr>
        <w:rPr>
          <w:rFonts w:cstheme="minorHAnsi"/>
          <w:sz w:val="20"/>
        </w:rPr>
      </w:pPr>
    </w:p>
    <w:p w14:paraId="3BB88B86" w14:textId="77777777" w:rsidR="002F7F6D" w:rsidRPr="00E93922" w:rsidRDefault="002F7F6D" w:rsidP="00DA11AD">
      <w:pPr>
        <w:rPr>
          <w:rFonts w:cstheme="minorHAnsi"/>
          <w:sz w:val="20"/>
        </w:rPr>
      </w:pPr>
    </w:p>
    <w:sectPr w:rsidR="002F7F6D" w:rsidRPr="00E93922" w:rsidSect="007F54D4">
      <w:headerReference w:type="default" r:id="rId8"/>
      <w:footerReference w:type="default" r:id="rId9"/>
      <w:pgSz w:w="15840" w:h="12240" w:orient="landscape" w:code="1"/>
      <w:pgMar w:top="1800" w:right="1276" w:bottom="180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FD51B" w14:textId="77777777" w:rsidR="00474FAA" w:rsidRPr="00DE0D8A" w:rsidRDefault="00474FAA" w:rsidP="004C5CC4">
      <w:pPr>
        <w:pStyle w:val="Kulepunkt-niv2"/>
      </w:pPr>
      <w:r w:rsidRPr="00DE0D8A">
        <w:separator/>
      </w:r>
    </w:p>
  </w:endnote>
  <w:endnote w:type="continuationSeparator" w:id="0">
    <w:p w14:paraId="7EC78EF5" w14:textId="77777777" w:rsidR="00474FAA" w:rsidRPr="00DE0D8A" w:rsidRDefault="00474FAA" w:rsidP="004C5CC4">
      <w:pPr>
        <w:pStyle w:val="Kulepunkt-niv2"/>
      </w:pPr>
      <w:r w:rsidRPr="00DE0D8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70626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E95E74" w14:textId="2E87B53A" w:rsidR="00282397" w:rsidRPr="00DE0D8A" w:rsidRDefault="00282397">
            <w:pPr>
              <w:pStyle w:val="Bunntekst"/>
              <w:jc w:val="right"/>
            </w:pPr>
            <w:r w:rsidRPr="00DE0D8A">
              <w:t xml:space="preserve">Side </w:t>
            </w:r>
            <w:r w:rsidRPr="00DE0D8A">
              <w:rPr>
                <w:b/>
                <w:bCs/>
                <w:sz w:val="24"/>
                <w:szCs w:val="24"/>
              </w:rPr>
              <w:fldChar w:fldCharType="begin"/>
            </w:r>
            <w:r w:rsidRPr="00DE0D8A">
              <w:rPr>
                <w:b/>
                <w:bCs/>
              </w:rPr>
              <w:instrText>PAGE</w:instrText>
            </w:r>
            <w:r w:rsidRPr="00DE0D8A">
              <w:rPr>
                <w:b/>
                <w:bCs/>
                <w:sz w:val="24"/>
                <w:szCs w:val="24"/>
              </w:rPr>
              <w:fldChar w:fldCharType="separate"/>
            </w:r>
            <w:r w:rsidRPr="00DE0D8A">
              <w:rPr>
                <w:b/>
                <w:bCs/>
              </w:rPr>
              <w:t>2</w:t>
            </w:r>
            <w:r w:rsidRPr="00DE0D8A">
              <w:rPr>
                <w:b/>
                <w:bCs/>
                <w:sz w:val="24"/>
                <w:szCs w:val="24"/>
              </w:rPr>
              <w:fldChar w:fldCharType="end"/>
            </w:r>
            <w:r w:rsidRPr="00DE0D8A">
              <w:t xml:space="preserve"> av </w:t>
            </w:r>
            <w:r w:rsidRPr="00DE0D8A">
              <w:rPr>
                <w:b/>
                <w:bCs/>
                <w:sz w:val="24"/>
                <w:szCs w:val="24"/>
              </w:rPr>
              <w:fldChar w:fldCharType="begin"/>
            </w:r>
            <w:r w:rsidRPr="00DE0D8A">
              <w:rPr>
                <w:b/>
                <w:bCs/>
              </w:rPr>
              <w:instrText>NUMPAGES</w:instrText>
            </w:r>
            <w:r w:rsidRPr="00DE0D8A">
              <w:rPr>
                <w:b/>
                <w:bCs/>
                <w:sz w:val="24"/>
                <w:szCs w:val="24"/>
              </w:rPr>
              <w:fldChar w:fldCharType="separate"/>
            </w:r>
            <w:r w:rsidRPr="00DE0D8A">
              <w:rPr>
                <w:b/>
                <w:bCs/>
              </w:rPr>
              <w:t>2</w:t>
            </w:r>
            <w:r w:rsidRPr="00DE0D8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D713E7" w14:textId="77777777" w:rsidR="00282397" w:rsidRPr="00DE0D8A" w:rsidRDefault="0028239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14957" w14:textId="77777777" w:rsidR="00474FAA" w:rsidRPr="00DE0D8A" w:rsidRDefault="00474FAA" w:rsidP="004C5CC4">
      <w:pPr>
        <w:pStyle w:val="Kulepunkt-niv2"/>
      </w:pPr>
      <w:r w:rsidRPr="00DE0D8A">
        <w:separator/>
      </w:r>
    </w:p>
  </w:footnote>
  <w:footnote w:type="continuationSeparator" w:id="0">
    <w:p w14:paraId="3AD29C85" w14:textId="77777777" w:rsidR="00474FAA" w:rsidRPr="00DE0D8A" w:rsidRDefault="00474FAA" w:rsidP="004C5CC4">
      <w:pPr>
        <w:pStyle w:val="Kulepunkt-niv2"/>
      </w:pPr>
      <w:r w:rsidRPr="00DE0D8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D283" w14:textId="70A606AA" w:rsidR="00C50F26" w:rsidRPr="00DE0D8A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 w:rsidRPr="00DE0D8A">
      <w:rPr>
        <w:b/>
        <w:sz w:val="32"/>
      </w:rPr>
      <w:tab/>
      <w:t xml:space="preserve">                                                </w:t>
    </w:r>
    <w:r w:rsidR="000E1E91" w:rsidRPr="00DE0D8A">
      <w:rPr>
        <w:sz w:val="20"/>
      </w:rPr>
      <w:t>Traktor – Vegårshei kommune</w:t>
    </w:r>
    <w:r w:rsidR="007C53C1" w:rsidRPr="00DE0D8A">
      <w:rPr>
        <w:sz w:val="20"/>
      </w:rPr>
      <w:t xml:space="preserve"> </w:t>
    </w:r>
    <w:r w:rsidRPr="00DE0D8A">
      <w:rPr>
        <w:sz w:val="20"/>
      </w:rPr>
      <w:tab/>
      <w:t>Bilag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BB22D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29D6B32"/>
    <w:multiLevelType w:val="hybridMultilevel"/>
    <w:tmpl w:val="3642C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C3E0B"/>
    <w:multiLevelType w:val="hybridMultilevel"/>
    <w:tmpl w:val="374E1D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A6024"/>
    <w:multiLevelType w:val="hybridMultilevel"/>
    <w:tmpl w:val="2C120C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71712"/>
    <w:multiLevelType w:val="hybridMultilevel"/>
    <w:tmpl w:val="6C6E21A6"/>
    <w:lvl w:ilvl="0" w:tplc="080C12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F71E7"/>
    <w:multiLevelType w:val="hybridMultilevel"/>
    <w:tmpl w:val="D6D66D4E"/>
    <w:lvl w:ilvl="0" w:tplc="B956AE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81725"/>
    <w:multiLevelType w:val="hybridMultilevel"/>
    <w:tmpl w:val="EADA37BE"/>
    <w:lvl w:ilvl="0" w:tplc="4BFEA8CA">
      <w:start w:val="500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0B36B8"/>
    <w:multiLevelType w:val="hybridMultilevel"/>
    <w:tmpl w:val="2714A6CE"/>
    <w:lvl w:ilvl="0" w:tplc="0D305EBA">
      <w:start w:val="8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345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F7388E"/>
    <w:multiLevelType w:val="hybridMultilevel"/>
    <w:tmpl w:val="C1A2F28E"/>
    <w:lvl w:ilvl="0" w:tplc="E8DA9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5801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F826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5C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249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4D8E6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C5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A499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AE8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F138C"/>
    <w:multiLevelType w:val="hybridMultilevel"/>
    <w:tmpl w:val="1BBC4932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BE910B5"/>
    <w:multiLevelType w:val="hybridMultilevel"/>
    <w:tmpl w:val="BA54DAEC"/>
    <w:lvl w:ilvl="0" w:tplc="F250AA52">
      <w:start w:val="4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B0C16"/>
    <w:multiLevelType w:val="hybridMultilevel"/>
    <w:tmpl w:val="93EA05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u w:val="no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F613F"/>
    <w:multiLevelType w:val="hybridMultilevel"/>
    <w:tmpl w:val="B9D6D054"/>
    <w:lvl w:ilvl="0" w:tplc="FF445E5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37FD8"/>
    <w:multiLevelType w:val="multilevel"/>
    <w:tmpl w:val="0DEEE18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  <w:szCs w:val="24"/>
      </w:rPr>
    </w:lvl>
    <w:lvl w:ilvl="1">
      <w:start w:val="1"/>
      <w:numFmt w:val="decimal"/>
      <w:pStyle w:val="Overskrift2"/>
      <w:lvlText w:val="%1.%2"/>
      <w:lvlJc w:val="left"/>
      <w:pPr>
        <w:ind w:left="1143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091FBB"/>
    <w:multiLevelType w:val="hybridMultilevel"/>
    <w:tmpl w:val="FFBEBD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B71FB9"/>
    <w:multiLevelType w:val="hybridMultilevel"/>
    <w:tmpl w:val="7840B3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71624"/>
    <w:multiLevelType w:val="multilevel"/>
    <w:tmpl w:val="04140025"/>
    <w:lvl w:ilvl="0">
      <w:start w:val="1"/>
      <w:numFmt w:val="decimal"/>
      <w:pStyle w:val="Overskrift11"/>
      <w:lvlText w:val="%1"/>
      <w:lvlJc w:val="left"/>
      <w:pPr>
        <w:ind w:left="432" w:hanging="432"/>
      </w:pPr>
    </w:lvl>
    <w:lvl w:ilvl="1">
      <w:start w:val="1"/>
      <w:numFmt w:val="decimal"/>
      <w:pStyle w:val="Overskrift21"/>
      <w:lvlText w:val="%1.%2"/>
      <w:lvlJc w:val="left"/>
      <w:pPr>
        <w:ind w:left="576" w:hanging="576"/>
      </w:pPr>
    </w:lvl>
    <w:lvl w:ilvl="2">
      <w:start w:val="1"/>
      <w:numFmt w:val="decimal"/>
      <w:pStyle w:val="Overskrift31"/>
      <w:lvlText w:val="%1.%2.%3"/>
      <w:lvlJc w:val="left"/>
      <w:pPr>
        <w:ind w:left="720" w:hanging="720"/>
      </w:pPr>
    </w:lvl>
    <w:lvl w:ilvl="3">
      <w:start w:val="1"/>
      <w:numFmt w:val="decimal"/>
      <w:pStyle w:val="Overskrift41"/>
      <w:lvlText w:val="%1.%2.%3.%4"/>
      <w:lvlJc w:val="left"/>
      <w:pPr>
        <w:ind w:left="864" w:hanging="864"/>
      </w:pPr>
    </w:lvl>
    <w:lvl w:ilvl="4">
      <w:start w:val="1"/>
      <w:numFmt w:val="decimal"/>
      <w:pStyle w:val="Overskrift51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</w:lvl>
  </w:abstractNum>
  <w:num w:numId="1" w16cid:durableId="618338474">
    <w:abstractNumId w:val="17"/>
  </w:num>
  <w:num w:numId="2" w16cid:durableId="1457487051">
    <w:abstractNumId w:val="13"/>
  </w:num>
  <w:num w:numId="3" w16cid:durableId="1106971229">
    <w:abstractNumId w:val="2"/>
  </w:num>
  <w:num w:numId="4" w16cid:durableId="1606766354">
    <w:abstractNumId w:val="23"/>
  </w:num>
  <w:num w:numId="5" w16cid:durableId="1823766896">
    <w:abstractNumId w:val="20"/>
  </w:num>
  <w:num w:numId="6" w16cid:durableId="336426600">
    <w:abstractNumId w:val="18"/>
  </w:num>
  <w:num w:numId="7" w16cid:durableId="1197088033">
    <w:abstractNumId w:val="0"/>
  </w:num>
  <w:num w:numId="8" w16cid:durableId="1515728008">
    <w:abstractNumId w:val="19"/>
  </w:num>
  <w:num w:numId="9" w16cid:durableId="772436915">
    <w:abstractNumId w:val="12"/>
  </w:num>
  <w:num w:numId="10" w16cid:durableId="181629762">
    <w:abstractNumId w:val="24"/>
  </w:num>
  <w:num w:numId="11" w16cid:durableId="259681643">
    <w:abstractNumId w:val="8"/>
  </w:num>
  <w:num w:numId="12" w16cid:durableId="691492446">
    <w:abstractNumId w:val="15"/>
  </w:num>
  <w:num w:numId="13" w16cid:durableId="478957117">
    <w:abstractNumId w:val="4"/>
  </w:num>
  <w:num w:numId="14" w16cid:durableId="1838692050">
    <w:abstractNumId w:val="9"/>
  </w:num>
  <w:num w:numId="15" w16cid:durableId="1805537173">
    <w:abstractNumId w:val="16"/>
  </w:num>
  <w:num w:numId="16" w16cid:durableId="2094204344">
    <w:abstractNumId w:val="5"/>
  </w:num>
  <w:num w:numId="17" w16cid:durableId="1157188103">
    <w:abstractNumId w:val="3"/>
  </w:num>
  <w:num w:numId="18" w16cid:durableId="1699887240">
    <w:abstractNumId w:val="14"/>
  </w:num>
  <w:num w:numId="19" w16cid:durableId="430781440">
    <w:abstractNumId w:val="22"/>
  </w:num>
  <w:num w:numId="20" w16cid:durableId="1446343986">
    <w:abstractNumId w:val="21"/>
  </w:num>
  <w:num w:numId="21" w16cid:durableId="507065575">
    <w:abstractNumId w:val="12"/>
    <w:lvlOverride w:ilvl="0">
      <w:startOverride w:val="1"/>
    </w:lvlOverride>
  </w:num>
  <w:num w:numId="22" w16cid:durableId="76948367">
    <w:abstractNumId w:val="10"/>
  </w:num>
  <w:num w:numId="23" w16cid:durableId="1687755436">
    <w:abstractNumId w:val="18"/>
  </w:num>
  <w:num w:numId="24" w16cid:durableId="1775664200">
    <w:abstractNumId w:val="18"/>
  </w:num>
  <w:num w:numId="25" w16cid:durableId="463890364">
    <w:abstractNumId w:val="7"/>
  </w:num>
  <w:num w:numId="26" w16cid:durableId="567688498">
    <w:abstractNumId w:val="1"/>
  </w:num>
  <w:num w:numId="27" w16cid:durableId="851145917">
    <w:abstractNumId w:val="11"/>
  </w:num>
  <w:num w:numId="28" w16cid:durableId="172494801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334A"/>
    <w:rsid w:val="00004B40"/>
    <w:rsid w:val="0000553C"/>
    <w:rsid w:val="00006152"/>
    <w:rsid w:val="000062AC"/>
    <w:rsid w:val="00006577"/>
    <w:rsid w:val="000069B3"/>
    <w:rsid w:val="00006BBF"/>
    <w:rsid w:val="00006CA3"/>
    <w:rsid w:val="00010392"/>
    <w:rsid w:val="00011D53"/>
    <w:rsid w:val="000122B8"/>
    <w:rsid w:val="00012A39"/>
    <w:rsid w:val="00013575"/>
    <w:rsid w:val="0001402E"/>
    <w:rsid w:val="00014FA9"/>
    <w:rsid w:val="0001515A"/>
    <w:rsid w:val="00015C85"/>
    <w:rsid w:val="00017070"/>
    <w:rsid w:val="00017B36"/>
    <w:rsid w:val="00020328"/>
    <w:rsid w:val="0002090C"/>
    <w:rsid w:val="0002097F"/>
    <w:rsid w:val="00020C89"/>
    <w:rsid w:val="00021193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267"/>
    <w:rsid w:val="00030343"/>
    <w:rsid w:val="00030B9E"/>
    <w:rsid w:val="00030CAD"/>
    <w:rsid w:val="0003113E"/>
    <w:rsid w:val="00031A44"/>
    <w:rsid w:val="00031BC0"/>
    <w:rsid w:val="00031F54"/>
    <w:rsid w:val="000322C4"/>
    <w:rsid w:val="000326F1"/>
    <w:rsid w:val="000337EC"/>
    <w:rsid w:val="00033804"/>
    <w:rsid w:val="00033D5A"/>
    <w:rsid w:val="00033FDB"/>
    <w:rsid w:val="0003427E"/>
    <w:rsid w:val="000361A9"/>
    <w:rsid w:val="000365C2"/>
    <w:rsid w:val="00036873"/>
    <w:rsid w:val="00036B81"/>
    <w:rsid w:val="00036F30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223"/>
    <w:rsid w:val="00053841"/>
    <w:rsid w:val="0005388A"/>
    <w:rsid w:val="000538CB"/>
    <w:rsid w:val="000540F0"/>
    <w:rsid w:val="000548E0"/>
    <w:rsid w:val="00054A24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733"/>
    <w:rsid w:val="0007088C"/>
    <w:rsid w:val="0007097E"/>
    <w:rsid w:val="000710FE"/>
    <w:rsid w:val="000715B8"/>
    <w:rsid w:val="00072049"/>
    <w:rsid w:val="000725CC"/>
    <w:rsid w:val="00072D5F"/>
    <w:rsid w:val="00072D81"/>
    <w:rsid w:val="00072F87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BE1"/>
    <w:rsid w:val="00082CC9"/>
    <w:rsid w:val="00082DD5"/>
    <w:rsid w:val="000837E9"/>
    <w:rsid w:val="00083F66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2C89"/>
    <w:rsid w:val="000936FA"/>
    <w:rsid w:val="00093E4A"/>
    <w:rsid w:val="00094AAD"/>
    <w:rsid w:val="00095197"/>
    <w:rsid w:val="000954BE"/>
    <w:rsid w:val="00095AFD"/>
    <w:rsid w:val="00095FA0"/>
    <w:rsid w:val="0009638F"/>
    <w:rsid w:val="00097591"/>
    <w:rsid w:val="000979E5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0FB2"/>
    <w:rsid w:val="000B1622"/>
    <w:rsid w:val="000B2C54"/>
    <w:rsid w:val="000B32C4"/>
    <w:rsid w:val="000B3A46"/>
    <w:rsid w:val="000B5611"/>
    <w:rsid w:val="000B63E7"/>
    <w:rsid w:val="000B6B0D"/>
    <w:rsid w:val="000B6E7B"/>
    <w:rsid w:val="000B743C"/>
    <w:rsid w:val="000B74EA"/>
    <w:rsid w:val="000B7C13"/>
    <w:rsid w:val="000C01C7"/>
    <w:rsid w:val="000C0D17"/>
    <w:rsid w:val="000C0E3D"/>
    <w:rsid w:val="000C0EB4"/>
    <w:rsid w:val="000C15FE"/>
    <w:rsid w:val="000C236C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EF2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1E91"/>
    <w:rsid w:val="000E2805"/>
    <w:rsid w:val="000E2DBB"/>
    <w:rsid w:val="000E306E"/>
    <w:rsid w:val="000E308A"/>
    <w:rsid w:val="000E3260"/>
    <w:rsid w:val="000E34F3"/>
    <w:rsid w:val="000E4230"/>
    <w:rsid w:val="000E45DB"/>
    <w:rsid w:val="000E484B"/>
    <w:rsid w:val="000E5120"/>
    <w:rsid w:val="000E5E2D"/>
    <w:rsid w:val="000E6030"/>
    <w:rsid w:val="000E6CC1"/>
    <w:rsid w:val="000F0218"/>
    <w:rsid w:val="000F14E0"/>
    <w:rsid w:val="000F1DD5"/>
    <w:rsid w:val="000F1F07"/>
    <w:rsid w:val="000F21B9"/>
    <w:rsid w:val="000F24C8"/>
    <w:rsid w:val="000F2F9C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04CC"/>
    <w:rsid w:val="00100B64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7175"/>
    <w:rsid w:val="0010732F"/>
    <w:rsid w:val="00107446"/>
    <w:rsid w:val="00107DBA"/>
    <w:rsid w:val="001101F3"/>
    <w:rsid w:val="00112354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950"/>
    <w:rsid w:val="00117F35"/>
    <w:rsid w:val="00120305"/>
    <w:rsid w:val="00120A56"/>
    <w:rsid w:val="00121124"/>
    <w:rsid w:val="001215CA"/>
    <w:rsid w:val="00121C26"/>
    <w:rsid w:val="00121DF4"/>
    <w:rsid w:val="00122042"/>
    <w:rsid w:val="0012241F"/>
    <w:rsid w:val="001225A6"/>
    <w:rsid w:val="00122634"/>
    <w:rsid w:val="00122936"/>
    <w:rsid w:val="00123048"/>
    <w:rsid w:val="00123B7B"/>
    <w:rsid w:val="001240C0"/>
    <w:rsid w:val="00124EF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8E0"/>
    <w:rsid w:val="00135B18"/>
    <w:rsid w:val="00135B87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574"/>
    <w:rsid w:val="001448C8"/>
    <w:rsid w:val="00144AC1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57C23"/>
    <w:rsid w:val="001604D3"/>
    <w:rsid w:val="00162BC3"/>
    <w:rsid w:val="001630E5"/>
    <w:rsid w:val="00163BFC"/>
    <w:rsid w:val="00163EC7"/>
    <w:rsid w:val="00164609"/>
    <w:rsid w:val="00164787"/>
    <w:rsid w:val="001650A3"/>
    <w:rsid w:val="001652F8"/>
    <w:rsid w:val="0016598F"/>
    <w:rsid w:val="00165B6B"/>
    <w:rsid w:val="00166534"/>
    <w:rsid w:val="001667E0"/>
    <w:rsid w:val="00166886"/>
    <w:rsid w:val="001676C9"/>
    <w:rsid w:val="00167BC3"/>
    <w:rsid w:val="00167D3F"/>
    <w:rsid w:val="00170530"/>
    <w:rsid w:val="00170542"/>
    <w:rsid w:val="00170652"/>
    <w:rsid w:val="00170B2F"/>
    <w:rsid w:val="00170B44"/>
    <w:rsid w:val="0017132E"/>
    <w:rsid w:val="00171722"/>
    <w:rsid w:val="0017209B"/>
    <w:rsid w:val="00172C0F"/>
    <w:rsid w:val="00175DC5"/>
    <w:rsid w:val="001769D2"/>
    <w:rsid w:val="001770BF"/>
    <w:rsid w:val="00177AAB"/>
    <w:rsid w:val="0018022A"/>
    <w:rsid w:val="00182243"/>
    <w:rsid w:val="00183328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7DB"/>
    <w:rsid w:val="00190F09"/>
    <w:rsid w:val="00191225"/>
    <w:rsid w:val="00191F5A"/>
    <w:rsid w:val="00192415"/>
    <w:rsid w:val="00192633"/>
    <w:rsid w:val="00192D49"/>
    <w:rsid w:val="001930E3"/>
    <w:rsid w:val="001936FC"/>
    <w:rsid w:val="00194021"/>
    <w:rsid w:val="00194250"/>
    <w:rsid w:val="001944B0"/>
    <w:rsid w:val="00195309"/>
    <w:rsid w:val="001953D5"/>
    <w:rsid w:val="00195C45"/>
    <w:rsid w:val="00195C7C"/>
    <w:rsid w:val="00196001"/>
    <w:rsid w:val="00196459"/>
    <w:rsid w:val="00196CB7"/>
    <w:rsid w:val="00197811"/>
    <w:rsid w:val="001A089A"/>
    <w:rsid w:val="001A0B99"/>
    <w:rsid w:val="001A1449"/>
    <w:rsid w:val="001A1A41"/>
    <w:rsid w:val="001A1E92"/>
    <w:rsid w:val="001A1ED4"/>
    <w:rsid w:val="001A268B"/>
    <w:rsid w:val="001A2C8D"/>
    <w:rsid w:val="001A3017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7FD"/>
    <w:rsid w:val="001B1A9E"/>
    <w:rsid w:val="001B2D18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5AC6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37EE"/>
    <w:rsid w:val="001E3AAB"/>
    <w:rsid w:val="001E430A"/>
    <w:rsid w:val="001E49DC"/>
    <w:rsid w:val="001E4BE7"/>
    <w:rsid w:val="001E5196"/>
    <w:rsid w:val="001E563C"/>
    <w:rsid w:val="001E597A"/>
    <w:rsid w:val="001E5CF7"/>
    <w:rsid w:val="001E64DC"/>
    <w:rsid w:val="001E6822"/>
    <w:rsid w:val="001E6CDB"/>
    <w:rsid w:val="001E707A"/>
    <w:rsid w:val="001E7559"/>
    <w:rsid w:val="001F083B"/>
    <w:rsid w:val="001F2AFC"/>
    <w:rsid w:val="001F2C6B"/>
    <w:rsid w:val="001F3303"/>
    <w:rsid w:val="001F4A88"/>
    <w:rsid w:val="001F4C32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166"/>
    <w:rsid w:val="00202657"/>
    <w:rsid w:val="0020291C"/>
    <w:rsid w:val="00202DBD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230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11D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7D6"/>
    <w:rsid w:val="00227C5F"/>
    <w:rsid w:val="00227FE7"/>
    <w:rsid w:val="00230542"/>
    <w:rsid w:val="002306EB"/>
    <w:rsid w:val="0023086A"/>
    <w:rsid w:val="00230A63"/>
    <w:rsid w:val="00230B12"/>
    <w:rsid w:val="00230F9A"/>
    <w:rsid w:val="00231A3C"/>
    <w:rsid w:val="00231A8C"/>
    <w:rsid w:val="002321C1"/>
    <w:rsid w:val="0023260B"/>
    <w:rsid w:val="00232A56"/>
    <w:rsid w:val="00232B2E"/>
    <w:rsid w:val="00232DCC"/>
    <w:rsid w:val="002330D3"/>
    <w:rsid w:val="00233587"/>
    <w:rsid w:val="00233DC0"/>
    <w:rsid w:val="00233F4C"/>
    <w:rsid w:val="002348BC"/>
    <w:rsid w:val="00235BAE"/>
    <w:rsid w:val="00235EC9"/>
    <w:rsid w:val="002366D7"/>
    <w:rsid w:val="00236896"/>
    <w:rsid w:val="0023746D"/>
    <w:rsid w:val="002376C7"/>
    <w:rsid w:val="00241734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3F4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90A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57C0B"/>
    <w:rsid w:val="00260663"/>
    <w:rsid w:val="0026146F"/>
    <w:rsid w:val="0026184C"/>
    <w:rsid w:val="00261E7C"/>
    <w:rsid w:val="002620C8"/>
    <w:rsid w:val="0026219C"/>
    <w:rsid w:val="0026457D"/>
    <w:rsid w:val="002647DB"/>
    <w:rsid w:val="00265654"/>
    <w:rsid w:val="00265890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D98"/>
    <w:rsid w:val="00274E21"/>
    <w:rsid w:val="00275B57"/>
    <w:rsid w:val="00275F14"/>
    <w:rsid w:val="0027637D"/>
    <w:rsid w:val="0027673F"/>
    <w:rsid w:val="002768CF"/>
    <w:rsid w:val="00276EAA"/>
    <w:rsid w:val="00277B95"/>
    <w:rsid w:val="00277B9C"/>
    <w:rsid w:val="00280271"/>
    <w:rsid w:val="0028042A"/>
    <w:rsid w:val="00280C5A"/>
    <w:rsid w:val="00282397"/>
    <w:rsid w:val="0028352E"/>
    <w:rsid w:val="00283741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38EE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1BB"/>
    <w:rsid w:val="002A5B00"/>
    <w:rsid w:val="002A64C3"/>
    <w:rsid w:val="002A6C32"/>
    <w:rsid w:val="002A7340"/>
    <w:rsid w:val="002B0820"/>
    <w:rsid w:val="002B093C"/>
    <w:rsid w:val="002B2C1D"/>
    <w:rsid w:val="002B32A7"/>
    <w:rsid w:val="002B4EC4"/>
    <w:rsid w:val="002B5FD2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5693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012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C69"/>
    <w:rsid w:val="002E1DA7"/>
    <w:rsid w:val="002E212C"/>
    <w:rsid w:val="002E3043"/>
    <w:rsid w:val="002E438A"/>
    <w:rsid w:val="002E5153"/>
    <w:rsid w:val="002E5586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2BD"/>
    <w:rsid w:val="002F241B"/>
    <w:rsid w:val="002F259E"/>
    <w:rsid w:val="002F26C1"/>
    <w:rsid w:val="002F2ADF"/>
    <w:rsid w:val="002F2B80"/>
    <w:rsid w:val="002F2C4E"/>
    <w:rsid w:val="002F3917"/>
    <w:rsid w:val="002F3A95"/>
    <w:rsid w:val="002F42D8"/>
    <w:rsid w:val="002F4A1B"/>
    <w:rsid w:val="002F4F40"/>
    <w:rsid w:val="002F4FD0"/>
    <w:rsid w:val="002F54B1"/>
    <w:rsid w:val="002F5C77"/>
    <w:rsid w:val="002F6211"/>
    <w:rsid w:val="002F7048"/>
    <w:rsid w:val="002F7605"/>
    <w:rsid w:val="002F78E9"/>
    <w:rsid w:val="002F7AA2"/>
    <w:rsid w:val="002F7F6D"/>
    <w:rsid w:val="002F7FCA"/>
    <w:rsid w:val="003001E6"/>
    <w:rsid w:val="003003A7"/>
    <w:rsid w:val="00300439"/>
    <w:rsid w:val="00300DAF"/>
    <w:rsid w:val="00301639"/>
    <w:rsid w:val="00301D76"/>
    <w:rsid w:val="00302819"/>
    <w:rsid w:val="00302A84"/>
    <w:rsid w:val="00304736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4F9A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577"/>
    <w:rsid w:val="0032567C"/>
    <w:rsid w:val="00325E40"/>
    <w:rsid w:val="00325EE8"/>
    <w:rsid w:val="00326731"/>
    <w:rsid w:val="003268B9"/>
    <w:rsid w:val="003272B2"/>
    <w:rsid w:val="00327382"/>
    <w:rsid w:val="00327B13"/>
    <w:rsid w:val="003315F5"/>
    <w:rsid w:val="00331E44"/>
    <w:rsid w:val="003321A5"/>
    <w:rsid w:val="00332355"/>
    <w:rsid w:val="00332442"/>
    <w:rsid w:val="0033279C"/>
    <w:rsid w:val="00332A13"/>
    <w:rsid w:val="003332AD"/>
    <w:rsid w:val="00333484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291F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196C"/>
    <w:rsid w:val="00352CE5"/>
    <w:rsid w:val="00352D5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855"/>
    <w:rsid w:val="00364971"/>
    <w:rsid w:val="00365354"/>
    <w:rsid w:val="0036612E"/>
    <w:rsid w:val="00366370"/>
    <w:rsid w:val="003666F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3D3"/>
    <w:rsid w:val="00375A0A"/>
    <w:rsid w:val="00375EB8"/>
    <w:rsid w:val="00375F26"/>
    <w:rsid w:val="0037626E"/>
    <w:rsid w:val="00376A6D"/>
    <w:rsid w:val="0037758F"/>
    <w:rsid w:val="00380392"/>
    <w:rsid w:val="00380EF6"/>
    <w:rsid w:val="003813E9"/>
    <w:rsid w:val="003815FB"/>
    <w:rsid w:val="003819A3"/>
    <w:rsid w:val="00381AE8"/>
    <w:rsid w:val="0038240F"/>
    <w:rsid w:val="003828B0"/>
    <w:rsid w:val="00382BD5"/>
    <w:rsid w:val="00383645"/>
    <w:rsid w:val="003841B4"/>
    <w:rsid w:val="0038426E"/>
    <w:rsid w:val="0038428D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06F8"/>
    <w:rsid w:val="00391107"/>
    <w:rsid w:val="003911F3"/>
    <w:rsid w:val="0039120B"/>
    <w:rsid w:val="00391AD0"/>
    <w:rsid w:val="00391EBF"/>
    <w:rsid w:val="00392791"/>
    <w:rsid w:val="003927F1"/>
    <w:rsid w:val="00393104"/>
    <w:rsid w:val="003933CC"/>
    <w:rsid w:val="00393D72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213"/>
    <w:rsid w:val="003A14D2"/>
    <w:rsid w:val="003A1FB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078"/>
    <w:rsid w:val="003A514B"/>
    <w:rsid w:val="003A5534"/>
    <w:rsid w:val="003A7A93"/>
    <w:rsid w:val="003B03B2"/>
    <w:rsid w:val="003B06A5"/>
    <w:rsid w:val="003B1772"/>
    <w:rsid w:val="003B1AD9"/>
    <w:rsid w:val="003B21CD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B655F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112"/>
    <w:rsid w:val="003D3A85"/>
    <w:rsid w:val="003D3C2C"/>
    <w:rsid w:val="003D3D34"/>
    <w:rsid w:val="003D419B"/>
    <w:rsid w:val="003D455C"/>
    <w:rsid w:val="003D5AFA"/>
    <w:rsid w:val="003D6AF7"/>
    <w:rsid w:val="003D6DE5"/>
    <w:rsid w:val="003D78C5"/>
    <w:rsid w:val="003D7E7C"/>
    <w:rsid w:val="003E0194"/>
    <w:rsid w:val="003E1F22"/>
    <w:rsid w:val="003E2E64"/>
    <w:rsid w:val="003E35AC"/>
    <w:rsid w:val="003E3E11"/>
    <w:rsid w:val="003E50F9"/>
    <w:rsid w:val="003E593F"/>
    <w:rsid w:val="003E5B8B"/>
    <w:rsid w:val="003E6721"/>
    <w:rsid w:val="003E6EAB"/>
    <w:rsid w:val="003E7724"/>
    <w:rsid w:val="003F0155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3F1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0E6E"/>
    <w:rsid w:val="00420FC6"/>
    <w:rsid w:val="00421100"/>
    <w:rsid w:val="00421951"/>
    <w:rsid w:val="00421D68"/>
    <w:rsid w:val="00421E18"/>
    <w:rsid w:val="00421FE2"/>
    <w:rsid w:val="004221A6"/>
    <w:rsid w:val="0042222F"/>
    <w:rsid w:val="00422BA3"/>
    <w:rsid w:val="00422ED6"/>
    <w:rsid w:val="00423590"/>
    <w:rsid w:val="00423D28"/>
    <w:rsid w:val="004247C2"/>
    <w:rsid w:val="00424861"/>
    <w:rsid w:val="00424F86"/>
    <w:rsid w:val="00424FAC"/>
    <w:rsid w:val="004253F2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DF5"/>
    <w:rsid w:val="00430F59"/>
    <w:rsid w:val="0043181D"/>
    <w:rsid w:val="00431F40"/>
    <w:rsid w:val="0043249C"/>
    <w:rsid w:val="0043339B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39FE"/>
    <w:rsid w:val="004442ED"/>
    <w:rsid w:val="0044437B"/>
    <w:rsid w:val="00444DAB"/>
    <w:rsid w:val="0044508A"/>
    <w:rsid w:val="00445494"/>
    <w:rsid w:val="0044583B"/>
    <w:rsid w:val="004473C3"/>
    <w:rsid w:val="00447743"/>
    <w:rsid w:val="004503A0"/>
    <w:rsid w:val="0045052C"/>
    <w:rsid w:val="00450C4C"/>
    <w:rsid w:val="00450C84"/>
    <w:rsid w:val="00451297"/>
    <w:rsid w:val="004514C1"/>
    <w:rsid w:val="00451D71"/>
    <w:rsid w:val="00451F95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05A"/>
    <w:rsid w:val="00460A64"/>
    <w:rsid w:val="00461669"/>
    <w:rsid w:val="00461C3F"/>
    <w:rsid w:val="00461EE0"/>
    <w:rsid w:val="00462842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4FAA"/>
    <w:rsid w:val="00475945"/>
    <w:rsid w:val="00475F91"/>
    <w:rsid w:val="0047689A"/>
    <w:rsid w:val="004779A2"/>
    <w:rsid w:val="00477F0B"/>
    <w:rsid w:val="004802E3"/>
    <w:rsid w:val="00480F6B"/>
    <w:rsid w:val="004816E0"/>
    <w:rsid w:val="00482CDB"/>
    <w:rsid w:val="00483B28"/>
    <w:rsid w:val="00483BCE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88F"/>
    <w:rsid w:val="004979D4"/>
    <w:rsid w:val="00497BC2"/>
    <w:rsid w:val="004A09C6"/>
    <w:rsid w:val="004A173F"/>
    <w:rsid w:val="004A180D"/>
    <w:rsid w:val="004A1BB2"/>
    <w:rsid w:val="004A200A"/>
    <w:rsid w:val="004A267A"/>
    <w:rsid w:val="004A2ED5"/>
    <w:rsid w:val="004A3067"/>
    <w:rsid w:val="004A38A9"/>
    <w:rsid w:val="004A40F4"/>
    <w:rsid w:val="004A4908"/>
    <w:rsid w:val="004A59BA"/>
    <w:rsid w:val="004A6705"/>
    <w:rsid w:val="004A703D"/>
    <w:rsid w:val="004A7235"/>
    <w:rsid w:val="004A7347"/>
    <w:rsid w:val="004A7508"/>
    <w:rsid w:val="004A7C96"/>
    <w:rsid w:val="004B0BA8"/>
    <w:rsid w:val="004B11BF"/>
    <w:rsid w:val="004B1436"/>
    <w:rsid w:val="004B301E"/>
    <w:rsid w:val="004B32EE"/>
    <w:rsid w:val="004B3866"/>
    <w:rsid w:val="004B407D"/>
    <w:rsid w:val="004B54E8"/>
    <w:rsid w:val="004B5C25"/>
    <w:rsid w:val="004B5E7A"/>
    <w:rsid w:val="004B60D4"/>
    <w:rsid w:val="004B70CF"/>
    <w:rsid w:val="004B78E7"/>
    <w:rsid w:val="004B7A08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3D38"/>
    <w:rsid w:val="004C4397"/>
    <w:rsid w:val="004C440B"/>
    <w:rsid w:val="004C4441"/>
    <w:rsid w:val="004C451A"/>
    <w:rsid w:val="004C4690"/>
    <w:rsid w:val="004C54DC"/>
    <w:rsid w:val="004C54E3"/>
    <w:rsid w:val="004C55D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4DF"/>
    <w:rsid w:val="004D5890"/>
    <w:rsid w:val="004D5C77"/>
    <w:rsid w:val="004D5FC5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1E0"/>
    <w:rsid w:val="004E1B27"/>
    <w:rsid w:val="004E1C17"/>
    <w:rsid w:val="004E2B9D"/>
    <w:rsid w:val="004E2CB9"/>
    <w:rsid w:val="004E2F4F"/>
    <w:rsid w:val="004E3A0B"/>
    <w:rsid w:val="004E3C67"/>
    <w:rsid w:val="004E4924"/>
    <w:rsid w:val="004E4B60"/>
    <w:rsid w:val="004E5284"/>
    <w:rsid w:val="004E55EA"/>
    <w:rsid w:val="004E668B"/>
    <w:rsid w:val="004E7562"/>
    <w:rsid w:val="004E7AD8"/>
    <w:rsid w:val="004F00AC"/>
    <w:rsid w:val="004F085A"/>
    <w:rsid w:val="004F0CC6"/>
    <w:rsid w:val="004F1127"/>
    <w:rsid w:val="004F18EF"/>
    <w:rsid w:val="004F1CD5"/>
    <w:rsid w:val="004F1D08"/>
    <w:rsid w:val="004F22D3"/>
    <w:rsid w:val="004F2389"/>
    <w:rsid w:val="004F25FD"/>
    <w:rsid w:val="004F2632"/>
    <w:rsid w:val="004F47CE"/>
    <w:rsid w:val="004F4F4C"/>
    <w:rsid w:val="004F571F"/>
    <w:rsid w:val="004F604B"/>
    <w:rsid w:val="004F7D07"/>
    <w:rsid w:val="00500052"/>
    <w:rsid w:val="00500090"/>
    <w:rsid w:val="00500936"/>
    <w:rsid w:val="00500D2C"/>
    <w:rsid w:val="0050192B"/>
    <w:rsid w:val="00501940"/>
    <w:rsid w:val="005028FA"/>
    <w:rsid w:val="0050318E"/>
    <w:rsid w:val="005036A8"/>
    <w:rsid w:val="005038C6"/>
    <w:rsid w:val="00503B31"/>
    <w:rsid w:val="00503D81"/>
    <w:rsid w:val="00504D61"/>
    <w:rsid w:val="00505278"/>
    <w:rsid w:val="0050630B"/>
    <w:rsid w:val="0050675B"/>
    <w:rsid w:val="00507015"/>
    <w:rsid w:val="0050772E"/>
    <w:rsid w:val="005079C8"/>
    <w:rsid w:val="00510571"/>
    <w:rsid w:val="005107E2"/>
    <w:rsid w:val="00510A15"/>
    <w:rsid w:val="00510CE3"/>
    <w:rsid w:val="0051112C"/>
    <w:rsid w:val="005111D8"/>
    <w:rsid w:val="0051227F"/>
    <w:rsid w:val="00512906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2F62"/>
    <w:rsid w:val="00523B8E"/>
    <w:rsid w:val="00523CA8"/>
    <w:rsid w:val="00524662"/>
    <w:rsid w:val="00524A9D"/>
    <w:rsid w:val="0052564A"/>
    <w:rsid w:val="00525CD9"/>
    <w:rsid w:val="0052605C"/>
    <w:rsid w:val="00526566"/>
    <w:rsid w:val="00526C50"/>
    <w:rsid w:val="00527FD6"/>
    <w:rsid w:val="0053012D"/>
    <w:rsid w:val="0053021B"/>
    <w:rsid w:val="0053031D"/>
    <w:rsid w:val="005307A7"/>
    <w:rsid w:val="00530AE6"/>
    <w:rsid w:val="00531109"/>
    <w:rsid w:val="00532363"/>
    <w:rsid w:val="00533349"/>
    <w:rsid w:val="0053339F"/>
    <w:rsid w:val="00533D85"/>
    <w:rsid w:val="00534986"/>
    <w:rsid w:val="00534D27"/>
    <w:rsid w:val="00534F64"/>
    <w:rsid w:val="00535617"/>
    <w:rsid w:val="00535BE3"/>
    <w:rsid w:val="00535C38"/>
    <w:rsid w:val="00536193"/>
    <w:rsid w:val="005365BE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2E9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4FB"/>
    <w:rsid w:val="0054786C"/>
    <w:rsid w:val="00547EC1"/>
    <w:rsid w:val="00547F76"/>
    <w:rsid w:val="0055108C"/>
    <w:rsid w:val="00551F73"/>
    <w:rsid w:val="005521E8"/>
    <w:rsid w:val="00553756"/>
    <w:rsid w:val="00553764"/>
    <w:rsid w:val="005539F3"/>
    <w:rsid w:val="00553E08"/>
    <w:rsid w:val="00553FEA"/>
    <w:rsid w:val="0055419D"/>
    <w:rsid w:val="00554204"/>
    <w:rsid w:val="00554222"/>
    <w:rsid w:val="00554381"/>
    <w:rsid w:val="0055453F"/>
    <w:rsid w:val="00554DD0"/>
    <w:rsid w:val="00554E81"/>
    <w:rsid w:val="0055534C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66AC5"/>
    <w:rsid w:val="005704D9"/>
    <w:rsid w:val="00570511"/>
    <w:rsid w:val="00570FB8"/>
    <w:rsid w:val="0057314B"/>
    <w:rsid w:val="00573973"/>
    <w:rsid w:val="00574AB3"/>
    <w:rsid w:val="00574C0A"/>
    <w:rsid w:val="0057539F"/>
    <w:rsid w:val="005756EB"/>
    <w:rsid w:val="00575871"/>
    <w:rsid w:val="00576047"/>
    <w:rsid w:val="005766ED"/>
    <w:rsid w:val="00577AA8"/>
    <w:rsid w:val="00577D06"/>
    <w:rsid w:val="005803FD"/>
    <w:rsid w:val="0058084E"/>
    <w:rsid w:val="00581656"/>
    <w:rsid w:val="0058203D"/>
    <w:rsid w:val="005821F5"/>
    <w:rsid w:val="0058319D"/>
    <w:rsid w:val="0058380F"/>
    <w:rsid w:val="00583B9F"/>
    <w:rsid w:val="00583D9D"/>
    <w:rsid w:val="00583E3A"/>
    <w:rsid w:val="005840AB"/>
    <w:rsid w:val="0058496F"/>
    <w:rsid w:val="0058507B"/>
    <w:rsid w:val="0058586E"/>
    <w:rsid w:val="00585FA0"/>
    <w:rsid w:val="005861D2"/>
    <w:rsid w:val="0058667D"/>
    <w:rsid w:val="0058670A"/>
    <w:rsid w:val="00586820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955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DD0"/>
    <w:rsid w:val="005A4FF2"/>
    <w:rsid w:val="005A510E"/>
    <w:rsid w:val="005A5402"/>
    <w:rsid w:val="005A57CB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58F"/>
    <w:rsid w:val="005C5BD1"/>
    <w:rsid w:val="005C5D0F"/>
    <w:rsid w:val="005C650E"/>
    <w:rsid w:val="005C6DDA"/>
    <w:rsid w:val="005C7E17"/>
    <w:rsid w:val="005D0363"/>
    <w:rsid w:val="005D0501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4E3D"/>
    <w:rsid w:val="005D511D"/>
    <w:rsid w:val="005D71F6"/>
    <w:rsid w:val="005D7345"/>
    <w:rsid w:val="005D7677"/>
    <w:rsid w:val="005E0966"/>
    <w:rsid w:val="005E0C0C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368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3F4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2BD0"/>
    <w:rsid w:val="006033B7"/>
    <w:rsid w:val="00603879"/>
    <w:rsid w:val="006042EF"/>
    <w:rsid w:val="0060502E"/>
    <w:rsid w:val="00605C56"/>
    <w:rsid w:val="00606BFA"/>
    <w:rsid w:val="00606E61"/>
    <w:rsid w:val="006072C6"/>
    <w:rsid w:val="0060788D"/>
    <w:rsid w:val="006078EB"/>
    <w:rsid w:val="006105CD"/>
    <w:rsid w:val="006106F8"/>
    <w:rsid w:val="006109AB"/>
    <w:rsid w:val="00611729"/>
    <w:rsid w:val="0061226D"/>
    <w:rsid w:val="0061231C"/>
    <w:rsid w:val="006126F0"/>
    <w:rsid w:val="00612E3A"/>
    <w:rsid w:val="0061303B"/>
    <w:rsid w:val="00613DCE"/>
    <w:rsid w:val="00613EF9"/>
    <w:rsid w:val="0061437D"/>
    <w:rsid w:val="00614E01"/>
    <w:rsid w:val="0061571E"/>
    <w:rsid w:val="00615FD7"/>
    <w:rsid w:val="00616DFE"/>
    <w:rsid w:val="00617258"/>
    <w:rsid w:val="0061752D"/>
    <w:rsid w:val="00620212"/>
    <w:rsid w:val="006203BD"/>
    <w:rsid w:val="006208C2"/>
    <w:rsid w:val="006214CF"/>
    <w:rsid w:val="0062166D"/>
    <w:rsid w:val="006229E8"/>
    <w:rsid w:val="00624FE5"/>
    <w:rsid w:val="0062508A"/>
    <w:rsid w:val="00625552"/>
    <w:rsid w:val="00625C9E"/>
    <w:rsid w:val="00626CB5"/>
    <w:rsid w:val="006270CF"/>
    <w:rsid w:val="00627C97"/>
    <w:rsid w:val="00630D3A"/>
    <w:rsid w:val="006327F0"/>
    <w:rsid w:val="006342AA"/>
    <w:rsid w:val="00634750"/>
    <w:rsid w:val="00634C0E"/>
    <w:rsid w:val="00634D99"/>
    <w:rsid w:val="006356A9"/>
    <w:rsid w:val="00635963"/>
    <w:rsid w:val="00636EA6"/>
    <w:rsid w:val="00640124"/>
    <w:rsid w:val="006403D6"/>
    <w:rsid w:val="00640F1E"/>
    <w:rsid w:val="00641626"/>
    <w:rsid w:val="00641793"/>
    <w:rsid w:val="00641EDF"/>
    <w:rsid w:val="00642628"/>
    <w:rsid w:val="00642A74"/>
    <w:rsid w:val="006430AD"/>
    <w:rsid w:val="006430DC"/>
    <w:rsid w:val="00643977"/>
    <w:rsid w:val="00643AC4"/>
    <w:rsid w:val="00643EAD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CC"/>
    <w:rsid w:val="006566E0"/>
    <w:rsid w:val="00656991"/>
    <w:rsid w:val="006570C7"/>
    <w:rsid w:val="0065763A"/>
    <w:rsid w:val="00660162"/>
    <w:rsid w:val="006601D6"/>
    <w:rsid w:val="00660AA8"/>
    <w:rsid w:val="00660B34"/>
    <w:rsid w:val="00660E7E"/>
    <w:rsid w:val="00663182"/>
    <w:rsid w:val="00664010"/>
    <w:rsid w:val="00664550"/>
    <w:rsid w:val="00664860"/>
    <w:rsid w:val="00665714"/>
    <w:rsid w:val="0066587E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DF3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5E7E"/>
    <w:rsid w:val="006960A2"/>
    <w:rsid w:val="00697150"/>
    <w:rsid w:val="00697449"/>
    <w:rsid w:val="006A013E"/>
    <w:rsid w:val="006A06EB"/>
    <w:rsid w:val="006A0905"/>
    <w:rsid w:val="006A1123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5BA4"/>
    <w:rsid w:val="006A6AEB"/>
    <w:rsid w:val="006A6C80"/>
    <w:rsid w:val="006A6E30"/>
    <w:rsid w:val="006A7356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B7CA7"/>
    <w:rsid w:val="006C004C"/>
    <w:rsid w:val="006C1868"/>
    <w:rsid w:val="006C2692"/>
    <w:rsid w:val="006C277B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C7B7D"/>
    <w:rsid w:val="006D0653"/>
    <w:rsid w:val="006D09E2"/>
    <w:rsid w:val="006D0E24"/>
    <w:rsid w:val="006D122D"/>
    <w:rsid w:val="006D1244"/>
    <w:rsid w:val="006D1295"/>
    <w:rsid w:val="006D144C"/>
    <w:rsid w:val="006D1809"/>
    <w:rsid w:val="006D1AD3"/>
    <w:rsid w:val="006D26A7"/>
    <w:rsid w:val="006D274E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381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5E7A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BF7"/>
    <w:rsid w:val="006F5F6F"/>
    <w:rsid w:val="006F60FB"/>
    <w:rsid w:val="006F63B7"/>
    <w:rsid w:val="006F682D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53D"/>
    <w:rsid w:val="0070692C"/>
    <w:rsid w:val="00707863"/>
    <w:rsid w:val="00707DE2"/>
    <w:rsid w:val="00710F0E"/>
    <w:rsid w:val="00711488"/>
    <w:rsid w:val="0071153C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3DE9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5AFD"/>
    <w:rsid w:val="00736172"/>
    <w:rsid w:val="00737204"/>
    <w:rsid w:val="007375A1"/>
    <w:rsid w:val="007401F6"/>
    <w:rsid w:val="007408B1"/>
    <w:rsid w:val="00740B09"/>
    <w:rsid w:val="00741C12"/>
    <w:rsid w:val="007422E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6D4"/>
    <w:rsid w:val="00753710"/>
    <w:rsid w:val="00753A1D"/>
    <w:rsid w:val="00753DF5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3FCD"/>
    <w:rsid w:val="007643BA"/>
    <w:rsid w:val="00764679"/>
    <w:rsid w:val="0076567F"/>
    <w:rsid w:val="00765CCE"/>
    <w:rsid w:val="0076605F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385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055"/>
    <w:rsid w:val="007862A0"/>
    <w:rsid w:val="00786A22"/>
    <w:rsid w:val="00787B8E"/>
    <w:rsid w:val="00787F35"/>
    <w:rsid w:val="007900C4"/>
    <w:rsid w:val="00790373"/>
    <w:rsid w:val="007907A5"/>
    <w:rsid w:val="0079105E"/>
    <w:rsid w:val="00791253"/>
    <w:rsid w:val="00791316"/>
    <w:rsid w:val="00791F91"/>
    <w:rsid w:val="00793219"/>
    <w:rsid w:val="00793246"/>
    <w:rsid w:val="00793F11"/>
    <w:rsid w:val="007941B7"/>
    <w:rsid w:val="00794CEE"/>
    <w:rsid w:val="00795FE8"/>
    <w:rsid w:val="007963BF"/>
    <w:rsid w:val="00797D8E"/>
    <w:rsid w:val="007A0239"/>
    <w:rsid w:val="007A0352"/>
    <w:rsid w:val="007A220E"/>
    <w:rsid w:val="007A25EC"/>
    <w:rsid w:val="007A2D20"/>
    <w:rsid w:val="007A2D43"/>
    <w:rsid w:val="007A2FFD"/>
    <w:rsid w:val="007A32AD"/>
    <w:rsid w:val="007A38A5"/>
    <w:rsid w:val="007A390E"/>
    <w:rsid w:val="007A3D01"/>
    <w:rsid w:val="007A4403"/>
    <w:rsid w:val="007A4684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E38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2D7"/>
    <w:rsid w:val="007B78A0"/>
    <w:rsid w:val="007C093F"/>
    <w:rsid w:val="007C0A8B"/>
    <w:rsid w:val="007C0ACE"/>
    <w:rsid w:val="007C0C5A"/>
    <w:rsid w:val="007C0EF3"/>
    <w:rsid w:val="007C1001"/>
    <w:rsid w:val="007C1385"/>
    <w:rsid w:val="007C1423"/>
    <w:rsid w:val="007C144B"/>
    <w:rsid w:val="007C2137"/>
    <w:rsid w:val="007C2536"/>
    <w:rsid w:val="007C26A5"/>
    <w:rsid w:val="007C3423"/>
    <w:rsid w:val="007C36E6"/>
    <w:rsid w:val="007C378A"/>
    <w:rsid w:val="007C3E1B"/>
    <w:rsid w:val="007C47E2"/>
    <w:rsid w:val="007C49D8"/>
    <w:rsid w:val="007C4FFE"/>
    <w:rsid w:val="007C51E5"/>
    <w:rsid w:val="007C53C1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5BB"/>
    <w:rsid w:val="007D6971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2734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0F2"/>
    <w:rsid w:val="007E6446"/>
    <w:rsid w:val="007E651D"/>
    <w:rsid w:val="007E7BFE"/>
    <w:rsid w:val="007E7C6D"/>
    <w:rsid w:val="007F0AC5"/>
    <w:rsid w:val="007F0BC9"/>
    <w:rsid w:val="007F0F52"/>
    <w:rsid w:val="007F1FED"/>
    <w:rsid w:val="007F31A3"/>
    <w:rsid w:val="007F3325"/>
    <w:rsid w:val="007F4697"/>
    <w:rsid w:val="007F48F7"/>
    <w:rsid w:val="007F49C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0B5"/>
    <w:rsid w:val="00804C1B"/>
    <w:rsid w:val="00804C69"/>
    <w:rsid w:val="00806C44"/>
    <w:rsid w:val="0080778C"/>
    <w:rsid w:val="00807D10"/>
    <w:rsid w:val="008102A8"/>
    <w:rsid w:val="008108B9"/>
    <w:rsid w:val="00810E09"/>
    <w:rsid w:val="00810E21"/>
    <w:rsid w:val="008114F9"/>
    <w:rsid w:val="0081160F"/>
    <w:rsid w:val="00812335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534"/>
    <w:rsid w:val="00820667"/>
    <w:rsid w:val="00820DE9"/>
    <w:rsid w:val="00822902"/>
    <w:rsid w:val="00823845"/>
    <w:rsid w:val="00823A83"/>
    <w:rsid w:val="00823AD7"/>
    <w:rsid w:val="00824495"/>
    <w:rsid w:val="0082460F"/>
    <w:rsid w:val="00824770"/>
    <w:rsid w:val="008247C1"/>
    <w:rsid w:val="008247F7"/>
    <w:rsid w:val="00824EF9"/>
    <w:rsid w:val="00824F6F"/>
    <w:rsid w:val="00825F49"/>
    <w:rsid w:val="008264B2"/>
    <w:rsid w:val="00826775"/>
    <w:rsid w:val="00826988"/>
    <w:rsid w:val="0082724F"/>
    <w:rsid w:val="00827298"/>
    <w:rsid w:val="00827776"/>
    <w:rsid w:val="00827B42"/>
    <w:rsid w:val="008305F5"/>
    <w:rsid w:val="00831219"/>
    <w:rsid w:val="008315E8"/>
    <w:rsid w:val="00831936"/>
    <w:rsid w:val="00831A55"/>
    <w:rsid w:val="00831FAA"/>
    <w:rsid w:val="00832C05"/>
    <w:rsid w:val="00833B68"/>
    <w:rsid w:val="00833DCF"/>
    <w:rsid w:val="0083411B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CC6"/>
    <w:rsid w:val="00850238"/>
    <w:rsid w:val="008508B4"/>
    <w:rsid w:val="00850B84"/>
    <w:rsid w:val="00850FD4"/>
    <w:rsid w:val="008515DD"/>
    <w:rsid w:val="00851E24"/>
    <w:rsid w:val="0085242B"/>
    <w:rsid w:val="00852A47"/>
    <w:rsid w:val="00853AC0"/>
    <w:rsid w:val="0085414A"/>
    <w:rsid w:val="0085421A"/>
    <w:rsid w:val="00854700"/>
    <w:rsid w:val="00855064"/>
    <w:rsid w:val="00855B68"/>
    <w:rsid w:val="00856AAD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2656"/>
    <w:rsid w:val="008633FA"/>
    <w:rsid w:val="0086406C"/>
    <w:rsid w:val="00864320"/>
    <w:rsid w:val="00864705"/>
    <w:rsid w:val="00864C00"/>
    <w:rsid w:val="00865377"/>
    <w:rsid w:val="00865D08"/>
    <w:rsid w:val="0086686E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2E3"/>
    <w:rsid w:val="0087284D"/>
    <w:rsid w:val="00872BDD"/>
    <w:rsid w:val="00874630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87D0E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AA9"/>
    <w:rsid w:val="00895B18"/>
    <w:rsid w:val="00895B9A"/>
    <w:rsid w:val="00896612"/>
    <w:rsid w:val="00896B0A"/>
    <w:rsid w:val="00896E15"/>
    <w:rsid w:val="00897E0D"/>
    <w:rsid w:val="00897E31"/>
    <w:rsid w:val="008A131A"/>
    <w:rsid w:val="008A2317"/>
    <w:rsid w:val="008A2543"/>
    <w:rsid w:val="008A3862"/>
    <w:rsid w:val="008A42A4"/>
    <w:rsid w:val="008A4539"/>
    <w:rsid w:val="008A4A09"/>
    <w:rsid w:val="008A5499"/>
    <w:rsid w:val="008A55A8"/>
    <w:rsid w:val="008A578F"/>
    <w:rsid w:val="008A5D7C"/>
    <w:rsid w:val="008A65DF"/>
    <w:rsid w:val="008A6617"/>
    <w:rsid w:val="008A7B7A"/>
    <w:rsid w:val="008B0F14"/>
    <w:rsid w:val="008B0FC1"/>
    <w:rsid w:val="008B1B29"/>
    <w:rsid w:val="008B200B"/>
    <w:rsid w:val="008B226E"/>
    <w:rsid w:val="008B226F"/>
    <w:rsid w:val="008B2E80"/>
    <w:rsid w:val="008B32BD"/>
    <w:rsid w:val="008B33F4"/>
    <w:rsid w:val="008B3BFB"/>
    <w:rsid w:val="008B48FA"/>
    <w:rsid w:val="008B5A5B"/>
    <w:rsid w:val="008B6D38"/>
    <w:rsid w:val="008B74A8"/>
    <w:rsid w:val="008B74B9"/>
    <w:rsid w:val="008B7656"/>
    <w:rsid w:val="008B7E10"/>
    <w:rsid w:val="008B7F7A"/>
    <w:rsid w:val="008C035D"/>
    <w:rsid w:val="008C06DD"/>
    <w:rsid w:val="008C07DE"/>
    <w:rsid w:val="008C0863"/>
    <w:rsid w:val="008C0A2C"/>
    <w:rsid w:val="008C0CDD"/>
    <w:rsid w:val="008C107B"/>
    <w:rsid w:val="008C2000"/>
    <w:rsid w:val="008C200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274"/>
    <w:rsid w:val="008E0676"/>
    <w:rsid w:val="008E06DE"/>
    <w:rsid w:val="008E0A25"/>
    <w:rsid w:val="008E0D8A"/>
    <w:rsid w:val="008E17C2"/>
    <w:rsid w:val="008E2115"/>
    <w:rsid w:val="008E240D"/>
    <w:rsid w:val="008E29C7"/>
    <w:rsid w:val="008E2BF6"/>
    <w:rsid w:val="008E2DB9"/>
    <w:rsid w:val="008E3312"/>
    <w:rsid w:val="008E38A5"/>
    <w:rsid w:val="008E4219"/>
    <w:rsid w:val="008E4DE9"/>
    <w:rsid w:val="008E4E5D"/>
    <w:rsid w:val="008E5053"/>
    <w:rsid w:val="008E52CD"/>
    <w:rsid w:val="008E69DB"/>
    <w:rsid w:val="008E77BB"/>
    <w:rsid w:val="008E7B03"/>
    <w:rsid w:val="008F083B"/>
    <w:rsid w:val="008F098B"/>
    <w:rsid w:val="008F0B1E"/>
    <w:rsid w:val="008F13AD"/>
    <w:rsid w:val="008F1B76"/>
    <w:rsid w:val="008F1CEB"/>
    <w:rsid w:val="008F2B56"/>
    <w:rsid w:val="008F2E46"/>
    <w:rsid w:val="008F3E94"/>
    <w:rsid w:val="008F4B1C"/>
    <w:rsid w:val="008F5860"/>
    <w:rsid w:val="008F5A45"/>
    <w:rsid w:val="008F5CBE"/>
    <w:rsid w:val="008F5CEC"/>
    <w:rsid w:val="008F607E"/>
    <w:rsid w:val="008F6529"/>
    <w:rsid w:val="008F68DE"/>
    <w:rsid w:val="008F6C8E"/>
    <w:rsid w:val="008F7C97"/>
    <w:rsid w:val="008F7DB1"/>
    <w:rsid w:val="00902832"/>
    <w:rsid w:val="00903F35"/>
    <w:rsid w:val="009046AC"/>
    <w:rsid w:val="00906A02"/>
    <w:rsid w:val="00906A99"/>
    <w:rsid w:val="00906DD5"/>
    <w:rsid w:val="009078A6"/>
    <w:rsid w:val="0090792B"/>
    <w:rsid w:val="00907B50"/>
    <w:rsid w:val="0091006E"/>
    <w:rsid w:val="00910518"/>
    <w:rsid w:val="009106A0"/>
    <w:rsid w:val="00911415"/>
    <w:rsid w:val="0091189A"/>
    <w:rsid w:val="00911CC3"/>
    <w:rsid w:val="009122A3"/>
    <w:rsid w:val="00912BD8"/>
    <w:rsid w:val="00912F6C"/>
    <w:rsid w:val="0091303A"/>
    <w:rsid w:val="009130D0"/>
    <w:rsid w:val="009131AF"/>
    <w:rsid w:val="00913614"/>
    <w:rsid w:val="00914706"/>
    <w:rsid w:val="00915AF9"/>
    <w:rsid w:val="00915E04"/>
    <w:rsid w:val="00915E16"/>
    <w:rsid w:val="00922799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2640"/>
    <w:rsid w:val="0093328F"/>
    <w:rsid w:val="00933796"/>
    <w:rsid w:val="00933909"/>
    <w:rsid w:val="00933AB1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1D9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6DAA"/>
    <w:rsid w:val="009570FB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21D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39A"/>
    <w:rsid w:val="00973C52"/>
    <w:rsid w:val="00973CF3"/>
    <w:rsid w:val="00973E08"/>
    <w:rsid w:val="0097481D"/>
    <w:rsid w:val="00974B11"/>
    <w:rsid w:val="00975124"/>
    <w:rsid w:val="0097707D"/>
    <w:rsid w:val="0097742A"/>
    <w:rsid w:val="009779B3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B84"/>
    <w:rsid w:val="00984C53"/>
    <w:rsid w:val="009852C9"/>
    <w:rsid w:val="00985331"/>
    <w:rsid w:val="00985373"/>
    <w:rsid w:val="00985425"/>
    <w:rsid w:val="009855A2"/>
    <w:rsid w:val="0098733E"/>
    <w:rsid w:val="0099106B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9A7"/>
    <w:rsid w:val="00995D4F"/>
    <w:rsid w:val="00996188"/>
    <w:rsid w:val="00996391"/>
    <w:rsid w:val="0099641C"/>
    <w:rsid w:val="009967E2"/>
    <w:rsid w:val="00996A80"/>
    <w:rsid w:val="00996B36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031"/>
    <w:rsid w:val="009C2387"/>
    <w:rsid w:val="009C2A22"/>
    <w:rsid w:val="009C2E72"/>
    <w:rsid w:val="009C3693"/>
    <w:rsid w:val="009C3AFD"/>
    <w:rsid w:val="009C3B71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4D6"/>
    <w:rsid w:val="009E6A42"/>
    <w:rsid w:val="009E773A"/>
    <w:rsid w:val="009E791F"/>
    <w:rsid w:val="009F0240"/>
    <w:rsid w:val="009F0523"/>
    <w:rsid w:val="009F118B"/>
    <w:rsid w:val="009F19FE"/>
    <w:rsid w:val="009F1AFF"/>
    <w:rsid w:val="009F1CFF"/>
    <w:rsid w:val="009F1F48"/>
    <w:rsid w:val="009F25D7"/>
    <w:rsid w:val="009F2B2D"/>
    <w:rsid w:val="009F333C"/>
    <w:rsid w:val="009F3891"/>
    <w:rsid w:val="009F39EE"/>
    <w:rsid w:val="009F3F88"/>
    <w:rsid w:val="009F4805"/>
    <w:rsid w:val="009F487D"/>
    <w:rsid w:val="009F4A8E"/>
    <w:rsid w:val="009F4DE8"/>
    <w:rsid w:val="009F5C0D"/>
    <w:rsid w:val="009F6CF3"/>
    <w:rsid w:val="009F76F6"/>
    <w:rsid w:val="009F7FA3"/>
    <w:rsid w:val="00A004AC"/>
    <w:rsid w:val="00A00AD8"/>
    <w:rsid w:val="00A01416"/>
    <w:rsid w:val="00A015EA"/>
    <w:rsid w:val="00A017FC"/>
    <w:rsid w:val="00A01818"/>
    <w:rsid w:val="00A0207F"/>
    <w:rsid w:val="00A02183"/>
    <w:rsid w:val="00A021B1"/>
    <w:rsid w:val="00A0231D"/>
    <w:rsid w:val="00A03590"/>
    <w:rsid w:val="00A037A6"/>
    <w:rsid w:val="00A03EAC"/>
    <w:rsid w:val="00A059B6"/>
    <w:rsid w:val="00A067C7"/>
    <w:rsid w:val="00A078EB"/>
    <w:rsid w:val="00A079C2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6084"/>
    <w:rsid w:val="00A16910"/>
    <w:rsid w:val="00A17047"/>
    <w:rsid w:val="00A171A3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20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4FE5"/>
    <w:rsid w:val="00A25623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720"/>
    <w:rsid w:val="00A34ECB"/>
    <w:rsid w:val="00A35443"/>
    <w:rsid w:val="00A35A76"/>
    <w:rsid w:val="00A35AA2"/>
    <w:rsid w:val="00A362AD"/>
    <w:rsid w:val="00A368D0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47A"/>
    <w:rsid w:val="00A445F0"/>
    <w:rsid w:val="00A44B6C"/>
    <w:rsid w:val="00A4518D"/>
    <w:rsid w:val="00A45BE2"/>
    <w:rsid w:val="00A4641D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2EB6"/>
    <w:rsid w:val="00A53222"/>
    <w:rsid w:val="00A53ADB"/>
    <w:rsid w:val="00A54177"/>
    <w:rsid w:val="00A5565C"/>
    <w:rsid w:val="00A55829"/>
    <w:rsid w:val="00A55CCA"/>
    <w:rsid w:val="00A55D0F"/>
    <w:rsid w:val="00A55D57"/>
    <w:rsid w:val="00A56898"/>
    <w:rsid w:val="00A5721B"/>
    <w:rsid w:val="00A573E5"/>
    <w:rsid w:val="00A57C4E"/>
    <w:rsid w:val="00A60167"/>
    <w:rsid w:val="00A60BC1"/>
    <w:rsid w:val="00A60DED"/>
    <w:rsid w:val="00A61370"/>
    <w:rsid w:val="00A61449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0C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1AE"/>
    <w:rsid w:val="00A726B2"/>
    <w:rsid w:val="00A72A63"/>
    <w:rsid w:val="00A72C76"/>
    <w:rsid w:val="00A7380D"/>
    <w:rsid w:val="00A73D56"/>
    <w:rsid w:val="00A75931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AB9"/>
    <w:rsid w:val="00A81C67"/>
    <w:rsid w:val="00A81D28"/>
    <w:rsid w:val="00A82C99"/>
    <w:rsid w:val="00A82F67"/>
    <w:rsid w:val="00A835C3"/>
    <w:rsid w:val="00A83BF3"/>
    <w:rsid w:val="00A83DDB"/>
    <w:rsid w:val="00A83EEE"/>
    <w:rsid w:val="00A846BB"/>
    <w:rsid w:val="00A84E0E"/>
    <w:rsid w:val="00A85134"/>
    <w:rsid w:val="00A85419"/>
    <w:rsid w:val="00A85B68"/>
    <w:rsid w:val="00A85DBB"/>
    <w:rsid w:val="00A85DE6"/>
    <w:rsid w:val="00A8651C"/>
    <w:rsid w:val="00A86899"/>
    <w:rsid w:val="00A86B15"/>
    <w:rsid w:val="00A87098"/>
    <w:rsid w:val="00A90359"/>
    <w:rsid w:val="00A90B51"/>
    <w:rsid w:val="00A90BA4"/>
    <w:rsid w:val="00A91CB1"/>
    <w:rsid w:val="00A92243"/>
    <w:rsid w:val="00A9227C"/>
    <w:rsid w:val="00A92457"/>
    <w:rsid w:val="00A925E8"/>
    <w:rsid w:val="00A92DE7"/>
    <w:rsid w:val="00A92F09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0E6C"/>
    <w:rsid w:val="00AA0E71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29E0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2C7A"/>
    <w:rsid w:val="00AC43B8"/>
    <w:rsid w:val="00AC4E27"/>
    <w:rsid w:val="00AC5ACA"/>
    <w:rsid w:val="00AC684F"/>
    <w:rsid w:val="00AC6A01"/>
    <w:rsid w:val="00AC6B40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2EBA"/>
    <w:rsid w:val="00AF3663"/>
    <w:rsid w:val="00AF3966"/>
    <w:rsid w:val="00AF3BCF"/>
    <w:rsid w:val="00AF3C2B"/>
    <w:rsid w:val="00AF3CB2"/>
    <w:rsid w:val="00AF484D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07FAD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7C8"/>
    <w:rsid w:val="00B16FCD"/>
    <w:rsid w:val="00B1707E"/>
    <w:rsid w:val="00B172C9"/>
    <w:rsid w:val="00B17363"/>
    <w:rsid w:val="00B201AA"/>
    <w:rsid w:val="00B2027C"/>
    <w:rsid w:val="00B204B3"/>
    <w:rsid w:val="00B204EA"/>
    <w:rsid w:val="00B2099E"/>
    <w:rsid w:val="00B21487"/>
    <w:rsid w:val="00B216CA"/>
    <w:rsid w:val="00B218F0"/>
    <w:rsid w:val="00B21A46"/>
    <w:rsid w:val="00B2200A"/>
    <w:rsid w:val="00B22894"/>
    <w:rsid w:val="00B239EE"/>
    <w:rsid w:val="00B23D18"/>
    <w:rsid w:val="00B259F5"/>
    <w:rsid w:val="00B25B4F"/>
    <w:rsid w:val="00B26293"/>
    <w:rsid w:val="00B26804"/>
    <w:rsid w:val="00B26848"/>
    <w:rsid w:val="00B26A6C"/>
    <w:rsid w:val="00B26EFB"/>
    <w:rsid w:val="00B2724C"/>
    <w:rsid w:val="00B27B7E"/>
    <w:rsid w:val="00B27F27"/>
    <w:rsid w:val="00B30A9F"/>
    <w:rsid w:val="00B30D22"/>
    <w:rsid w:val="00B30DB8"/>
    <w:rsid w:val="00B31019"/>
    <w:rsid w:val="00B31606"/>
    <w:rsid w:val="00B319FA"/>
    <w:rsid w:val="00B3272F"/>
    <w:rsid w:val="00B32D5A"/>
    <w:rsid w:val="00B331E2"/>
    <w:rsid w:val="00B36FA3"/>
    <w:rsid w:val="00B3710C"/>
    <w:rsid w:val="00B37453"/>
    <w:rsid w:val="00B37A35"/>
    <w:rsid w:val="00B41B23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5E0E"/>
    <w:rsid w:val="00B466D8"/>
    <w:rsid w:val="00B47C35"/>
    <w:rsid w:val="00B505B2"/>
    <w:rsid w:val="00B50D56"/>
    <w:rsid w:val="00B50E61"/>
    <w:rsid w:val="00B51D23"/>
    <w:rsid w:val="00B5295F"/>
    <w:rsid w:val="00B52ED4"/>
    <w:rsid w:val="00B53108"/>
    <w:rsid w:val="00B53237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3CFB"/>
    <w:rsid w:val="00B6487F"/>
    <w:rsid w:val="00B64B00"/>
    <w:rsid w:val="00B64B98"/>
    <w:rsid w:val="00B66186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293"/>
    <w:rsid w:val="00B72308"/>
    <w:rsid w:val="00B738FC"/>
    <w:rsid w:val="00B74AC6"/>
    <w:rsid w:val="00B74B9B"/>
    <w:rsid w:val="00B75957"/>
    <w:rsid w:val="00B76D1A"/>
    <w:rsid w:val="00B76DD6"/>
    <w:rsid w:val="00B76ED9"/>
    <w:rsid w:val="00B77169"/>
    <w:rsid w:val="00B7750E"/>
    <w:rsid w:val="00B803BB"/>
    <w:rsid w:val="00B809F4"/>
    <w:rsid w:val="00B81177"/>
    <w:rsid w:val="00B8151A"/>
    <w:rsid w:val="00B81CB4"/>
    <w:rsid w:val="00B82CEA"/>
    <w:rsid w:val="00B83733"/>
    <w:rsid w:val="00B8377E"/>
    <w:rsid w:val="00B837E1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609"/>
    <w:rsid w:val="00B95BC3"/>
    <w:rsid w:val="00B95E8B"/>
    <w:rsid w:val="00B96B48"/>
    <w:rsid w:val="00B96D87"/>
    <w:rsid w:val="00B97229"/>
    <w:rsid w:val="00B9783D"/>
    <w:rsid w:val="00B97941"/>
    <w:rsid w:val="00B97BDB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667"/>
    <w:rsid w:val="00BA7CBF"/>
    <w:rsid w:val="00BA7E41"/>
    <w:rsid w:val="00BB0C52"/>
    <w:rsid w:val="00BB12C4"/>
    <w:rsid w:val="00BB1E17"/>
    <w:rsid w:val="00BB2455"/>
    <w:rsid w:val="00BB26B5"/>
    <w:rsid w:val="00BB29DC"/>
    <w:rsid w:val="00BB3325"/>
    <w:rsid w:val="00BB3A6B"/>
    <w:rsid w:val="00BB58A4"/>
    <w:rsid w:val="00BB682B"/>
    <w:rsid w:val="00BB6A2A"/>
    <w:rsid w:val="00BB6AF3"/>
    <w:rsid w:val="00BB70E6"/>
    <w:rsid w:val="00BB76BF"/>
    <w:rsid w:val="00BB77FC"/>
    <w:rsid w:val="00BB7CEE"/>
    <w:rsid w:val="00BB7E68"/>
    <w:rsid w:val="00BC0C51"/>
    <w:rsid w:val="00BC0E61"/>
    <w:rsid w:val="00BC277B"/>
    <w:rsid w:val="00BC2D9F"/>
    <w:rsid w:val="00BC3066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868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235B"/>
    <w:rsid w:val="00BD30B2"/>
    <w:rsid w:val="00BD338B"/>
    <w:rsid w:val="00BD379B"/>
    <w:rsid w:val="00BD3A70"/>
    <w:rsid w:val="00BD3E47"/>
    <w:rsid w:val="00BD49FC"/>
    <w:rsid w:val="00BD4AA7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5E7"/>
    <w:rsid w:val="00BE1806"/>
    <w:rsid w:val="00BE2383"/>
    <w:rsid w:val="00BE30A7"/>
    <w:rsid w:val="00BE3C0E"/>
    <w:rsid w:val="00BE4487"/>
    <w:rsid w:val="00BE4B42"/>
    <w:rsid w:val="00BE503B"/>
    <w:rsid w:val="00BE539F"/>
    <w:rsid w:val="00BE5958"/>
    <w:rsid w:val="00BE619C"/>
    <w:rsid w:val="00BF04CF"/>
    <w:rsid w:val="00BF0C9D"/>
    <w:rsid w:val="00BF0D42"/>
    <w:rsid w:val="00BF157F"/>
    <w:rsid w:val="00BF1627"/>
    <w:rsid w:val="00BF18B9"/>
    <w:rsid w:val="00BF25B1"/>
    <w:rsid w:val="00BF29D2"/>
    <w:rsid w:val="00BF309A"/>
    <w:rsid w:val="00BF3B08"/>
    <w:rsid w:val="00BF4334"/>
    <w:rsid w:val="00BF4AD7"/>
    <w:rsid w:val="00BF4C64"/>
    <w:rsid w:val="00BF571E"/>
    <w:rsid w:val="00BF591B"/>
    <w:rsid w:val="00BF5A5D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4FA3"/>
    <w:rsid w:val="00C05D1D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3F1B"/>
    <w:rsid w:val="00C1474C"/>
    <w:rsid w:val="00C14A87"/>
    <w:rsid w:val="00C15431"/>
    <w:rsid w:val="00C1656B"/>
    <w:rsid w:val="00C16C96"/>
    <w:rsid w:val="00C17296"/>
    <w:rsid w:val="00C175A9"/>
    <w:rsid w:val="00C200D5"/>
    <w:rsid w:val="00C2016E"/>
    <w:rsid w:val="00C20C6A"/>
    <w:rsid w:val="00C2167F"/>
    <w:rsid w:val="00C22131"/>
    <w:rsid w:val="00C23594"/>
    <w:rsid w:val="00C23C6D"/>
    <w:rsid w:val="00C23E2A"/>
    <w:rsid w:val="00C243C9"/>
    <w:rsid w:val="00C2494B"/>
    <w:rsid w:val="00C25F0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2BE5"/>
    <w:rsid w:val="00C33512"/>
    <w:rsid w:val="00C33CDC"/>
    <w:rsid w:val="00C3425D"/>
    <w:rsid w:val="00C34B43"/>
    <w:rsid w:val="00C34D47"/>
    <w:rsid w:val="00C35378"/>
    <w:rsid w:val="00C3586A"/>
    <w:rsid w:val="00C35B19"/>
    <w:rsid w:val="00C35C01"/>
    <w:rsid w:val="00C35FC7"/>
    <w:rsid w:val="00C401DE"/>
    <w:rsid w:val="00C40752"/>
    <w:rsid w:val="00C40DBE"/>
    <w:rsid w:val="00C4194D"/>
    <w:rsid w:val="00C422D3"/>
    <w:rsid w:val="00C43312"/>
    <w:rsid w:val="00C4365F"/>
    <w:rsid w:val="00C438E7"/>
    <w:rsid w:val="00C444A9"/>
    <w:rsid w:val="00C4474E"/>
    <w:rsid w:val="00C447CB"/>
    <w:rsid w:val="00C45255"/>
    <w:rsid w:val="00C45A0B"/>
    <w:rsid w:val="00C47160"/>
    <w:rsid w:val="00C471D9"/>
    <w:rsid w:val="00C4721D"/>
    <w:rsid w:val="00C47ED9"/>
    <w:rsid w:val="00C47F4A"/>
    <w:rsid w:val="00C50026"/>
    <w:rsid w:val="00C50E1A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249E"/>
    <w:rsid w:val="00C733C7"/>
    <w:rsid w:val="00C73828"/>
    <w:rsid w:val="00C74432"/>
    <w:rsid w:val="00C74482"/>
    <w:rsid w:val="00C749C1"/>
    <w:rsid w:val="00C755DC"/>
    <w:rsid w:val="00C75601"/>
    <w:rsid w:val="00C75C11"/>
    <w:rsid w:val="00C76507"/>
    <w:rsid w:val="00C76849"/>
    <w:rsid w:val="00C7684B"/>
    <w:rsid w:val="00C76B81"/>
    <w:rsid w:val="00C76CE7"/>
    <w:rsid w:val="00C77B6E"/>
    <w:rsid w:val="00C806D3"/>
    <w:rsid w:val="00C8090E"/>
    <w:rsid w:val="00C81468"/>
    <w:rsid w:val="00C8184C"/>
    <w:rsid w:val="00C81974"/>
    <w:rsid w:val="00C81E86"/>
    <w:rsid w:val="00C81FE7"/>
    <w:rsid w:val="00C82C57"/>
    <w:rsid w:val="00C85910"/>
    <w:rsid w:val="00C85FE0"/>
    <w:rsid w:val="00C8659F"/>
    <w:rsid w:val="00C8670F"/>
    <w:rsid w:val="00C86876"/>
    <w:rsid w:val="00C91538"/>
    <w:rsid w:val="00C920AC"/>
    <w:rsid w:val="00C9338A"/>
    <w:rsid w:val="00C936FE"/>
    <w:rsid w:val="00C93ECC"/>
    <w:rsid w:val="00C94214"/>
    <w:rsid w:val="00C94369"/>
    <w:rsid w:val="00C945B2"/>
    <w:rsid w:val="00C9476F"/>
    <w:rsid w:val="00C94C07"/>
    <w:rsid w:val="00C94DB3"/>
    <w:rsid w:val="00C9527A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660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189C"/>
    <w:rsid w:val="00CB2441"/>
    <w:rsid w:val="00CB269A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675"/>
    <w:rsid w:val="00CC2702"/>
    <w:rsid w:val="00CC2BAB"/>
    <w:rsid w:val="00CC2C5A"/>
    <w:rsid w:val="00CC3C2B"/>
    <w:rsid w:val="00CC3E60"/>
    <w:rsid w:val="00CC4020"/>
    <w:rsid w:val="00CC47E2"/>
    <w:rsid w:val="00CC48FD"/>
    <w:rsid w:val="00CC4F1B"/>
    <w:rsid w:val="00CC513C"/>
    <w:rsid w:val="00CC60B3"/>
    <w:rsid w:val="00CC6DBF"/>
    <w:rsid w:val="00CC720E"/>
    <w:rsid w:val="00CC7777"/>
    <w:rsid w:val="00CD0484"/>
    <w:rsid w:val="00CD07D2"/>
    <w:rsid w:val="00CD1A53"/>
    <w:rsid w:val="00CD2103"/>
    <w:rsid w:val="00CD222A"/>
    <w:rsid w:val="00CD2A9A"/>
    <w:rsid w:val="00CD2F00"/>
    <w:rsid w:val="00CD4772"/>
    <w:rsid w:val="00CD53F1"/>
    <w:rsid w:val="00CD6351"/>
    <w:rsid w:val="00CD640F"/>
    <w:rsid w:val="00CE37D6"/>
    <w:rsid w:val="00CE442F"/>
    <w:rsid w:val="00CE50C0"/>
    <w:rsid w:val="00CE522F"/>
    <w:rsid w:val="00CE5850"/>
    <w:rsid w:val="00CE58D3"/>
    <w:rsid w:val="00CE5DE8"/>
    <w:rsid w:val="00CE656B"/>
    <w:rsid w:val="00CE6FA3"/>
    <w:rsid w:val="00CE73D4"/>
    <w:rsid w:val="00CE7782"/>
    <w:rsid w:val="00CF093E"/>
    <w:rsid w:val="00CF1D38"/>
    <w:rsid w:val="00CF28D2"/>
    <w:rsid w:val="00CF3209"/>
    <w:rsid w:val="00CF39BC"/>
    <w:rsid w:val="00CF457F"/>
    <w:rsid w:val="00CF46AB"/>
    <w:rsid w:val="00CF48B2"/>
    <w:rsid w:val="00CF48B8"/>
    <w:rsid w:val="00CF5590"/>
    <w:rsid w:val="00CF65EB"/>
    <w:rsid w:val="00CF672B"/>
    <w:rsid w:val="00CF68CC"/>
    <w:rsid w:val="00CF7F24"/>
    <w:rsid w:val="00D01688"/>
    <w:rsid w:val="00D01921"/>
    <w:rsid w:val="00D01EA0"/>
    <w:rsid w:val="00D02235"/>
    <w:rsid w:val="00D0409C"/>
    <w:rsid w:val="00D04BE6"/>
    <w:rsid w:val="00D055A0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1250"/>
    <w:rsid w:val="00D1144C"/>
    <w:rsid w:val="00D119A2"/>
    <w:rsid w:val="00D11CA2"/>
    <w:rsid w:val="00D12F3D"/>
    <w:rsid w:val="00D1301B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0C1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4E5"/>
    <w:rsid w:val="00D216E1"/>
    <w:rsid w:val="00D21B4D"/>
    <w:rsid w:val="00D22089"/>
    <w:rsid w:val="00D22839"/>
    <w:rsid w:val="00D236B6"/>
    <w:rsid w:val="00D23B84"/>
    <w:rsid w:val="00D23C62"/>
    <w:rsid w:val="00D24407"/>
    <w:rsid w:val="00D2453E"/>
    <w:rsid w:val="00D24540"/>
    <w:rsid w:val="00D2517E"/>
    <w:rsid w:val="00D25C64"/>
    <w:rsid w:val="00D25F12"/>
    <w:rsid w:val="00D262FF"/>
    <w:rsid w:val="00D266BA"/>
    <w:rsid w:val="00D26C96"/>
    <w:rsid w:val="00D26FCE"/>
    <w:rsid w:val="00D307F9"/>
    <w:rsid w:val="00D30BC5"/>
    <w:rsid w:val="00D30E08"/>
    <w:rsid w:val="00D31379"/>
    <w:rsid w:val="00D314DA"/>
    <w:rsid w:val="00D31DF5"/>
    <w:rsid w:val="00D32176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46B"/>
    <w:rsid w:val="00D37D4E"/>
    <w:rsid w:val="00D40343"/>
    <w:rsid w:val="00D4054E"/>
    <w:rsid w:val="00D41BAA"/>
    <w:rsid w:val="00D41E93"/>
    <w:rsid w:val="00D42DBF"/>
    <w:rsid w:val="00D431A9"/>
    <w:rsid w:val="00D43D87"/>
    <w:rsid w:val="00D45066"/>
    <w:rsid w:val="00D45A34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2EDB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441"/>
    <w:rsid w:val="00D678C0"/>
    <w:rsid w:val="00D679E8"/>
    <w:rsid w:val="00D67A99"/>
    <w:rsid w:val="00D67E47"/>
    <w:rsid w:val="00D70106"/>
    <w:rsid w:val="00D70157"/>
    <w:rsid w:val="00D715A8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3EB"/>
    <w:rsid w:val="00D7754B"/>
    <w:rsid w:val="00D77711"/>
    <w:rsid w:val="00D7785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5EAA"/>
    <w:rsid w:val="00D868EC"/>
    <w:rsid w:val="00D87B84"/>
    <w:rsid w:val="00D913F3"/>
    <w:rsid w:val="00D9191A"/>
    <w:rsid w:val="00D91DBD"/>
    <w:rsid w:val="00D926F1"/>
    <w:rsid w:val="00D928CA"/>
    <w:rsid w:val="00D92E45"/>
    <w:rsid w:val="00D94321"/>
    <w:rsid w:val="00D9452A"/>
    <w:rsid w:val="00D9466F"/>
    <w:rsid w:val="00D948C3"/>
    <w:rsid w:val="00D95A20"/>
    <w:rsid w:val="00D95FEC"/>
    <w:rsid w:val="00D9669D"/>
    <w:rsid w:val="00D96CC3"/>
    <w:rsid w:val="00D978FE"/>
    <w:rsid w:val="00D97BB6"/>
    <w:rsid w:val="00DA0494"/>
    <w:rsid w:val="00DA0866"/>
    <w:rsid w:val="00DA0D12"/>
    <w:rsid w:val="00DA11AD"/>
    <w:rsid w:val="00DA167F"/>
    <w:rsid w:val="00DA199B"/>
    <w:rsid w:val="00DA1E9E"/>
    <w:rsid w:val="00DA1F4F"/>
    <w:rsid w:val="00DA2682"/>
    <w:rsid w:val="00DA39F0"/>
    <w:rsid w:val="00DA3AC7"/>
    <w:rsid w:val="00DA406F"/>
    <w:rsid w:val="00DA566F"/>
    <w:rsid w:val="00DA56A4"/>
    <w:rsid w:val="00DA5A6A"/>
    <w:rsid w:val="00DA5D9B"/>
    <w:rsid w:val="00DA6427"/>
    <w:rsid w:val="00DA740C"/>
    <w:rsid w:val="00DA7EF1"/>
    <w:rsid w:val="00DB0222"/>
    <w:rsid w:val="00DB04A8"/>
    <w:rsid w:val="00DB0838"/>
    <w:rsid w:val="00DB17F1"/>
    <w:rsid w:val="00DB19D9"/>
    <w:rsid w:val="00DB20B9"/>
    <w:rsid w:val="00DB25B7"/>
    <w:rsid w:val="00DB2735"/>
    <w:rsid w:val="00DB27F5"/>
    <w:rsid w:val="00DB294E"/>
    <w:rsid w:val="00DB3428"/>
    <w:rsid w:val="00DB443A"/>
    <w:rsid w:val="00DB500C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07B1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102"/>
    <w:rsid w:val="00DD5769"/>
    <w:rsid w:val="00DD57C8"/>
    <w:rsid w:val="00DD61C6"/>
    <w:rsid w:val="00DD68CC"/>
    <w:rsid w:val="00DD6E0E"/>
    <w:rsid w:val="00DD6EA1"/>
    <w:rsid w:val="00DD7CBA"/>
    <w:rsid w:val="00DD7E2A"/>
    <w:rsid w:val="00DE0D8A"/>
    <w:rsid w:val="00DE0EF5"/>
    <w:rsid w:val="00DE25C6"/>
    <w:rsid w:val="00DE2C50"/>
    <w:rsid w:val="00DE3064"/>
    <w:rsid w:val="00DE384F"/>
    <w:rsid w:val="00DE3F5D"/>
    <w:rsid w:val="00DE4DEB"/>
    <w:rsid w:val="00DE5008"/>
    <w:rsid w:val="00DE585A"/>
    <w:rsid w:val="00DE5979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74C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8AE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41B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608"/>
    <w:rsid w:val="00E14ED0"/>
    <w:rsid w:val="00E15D8B"/>
    <w:rsid w:val="00E15DAF"/>
    <w:rsid w:val="00E15FFE"/>
    <w:rsid w:val="00E164E7"/>
    <w:rsid w:val="00E16855"/>
    <w:rsid w:val="00E172D9"/>
    <w:rsid w:val="00E174B0"/>
    <w:rsid w:val="00E17A1B"/>
    <w:rsid w:val="00E206EE"/>
    <w:rsid w:val="00E21088"/>
    <w:rsid w:val="00E215A7"/>
    <w:rsid w:val="00E21BCA"/>
    <w:rsid w:val="00E21CB6"/>
    <w:rsid w:val="00E22AAC"/>
    <w:rsid w:val="00E22D53"/>
    <w:rsid w:val="00E22F2E"/>
    <w:rsid w:val="00E230E3"/>
    <w:rsid w:val="00E2334C"/>
    <w:rsid w:val="00E23F5F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270F8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736"/>
    <w:rsid w:val="00E36BFD"/>
    <w:rsid w:val="00E36C1E"/>
    <w:rsid w:val="00E36D78"/>
    <w:rsid w:val="00E36DF6"/>
    <w:rsid w:val="00E37155"/>
    <w:rsid w:val="00E37712"/>
    <w:rsid w:val="00E40754"/>
    <w:rsid w:val="00E407EB"/>
    <w:rsid w:val="00E40E91"/>
    <w:rsid w:val="00E41473"/>
    <w:rsid w:val="00E41968"/>
    <w:rsid w:val="00E41A6F"/>
    <w:rsid w:val="00E4225F"/>
    <w:rsid w:val="00E42F91"/>
    <w:rsid w:val="00E4479E"/>
    <w:rsid w:val="00E44CD2"/>
    <w:rsid w:val="00E4545E"/>
    <w:rsid w:val="00E4584A"/>
    <w:rsid w:val="00E45ADE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BD0"/>
    <w:rsid w:val="00E52C17"/>
    <w:rsid w:val="00E5361F"/>
    <w:rsid w:val="00E53C40"/>
    <w:rsid w:val="00E545ED"/>
    <w:rsid w:val="00E548F9"/>
    <w:rsid w:val="00E54A43"/>
    <w:rsid w:val="00E54A85"/>
    <w:rsid w:val="00E55474"/>
    <w:rsid w:val="00E5565E"/>
    <w:rsid w:val="00E5670C"/>
    <w:rsid w:val="00E56A6B"/>
    <w:rsid w:val="00E602FC"/>
    <w:rsid w:val="00E60DAD"/>
    <w:rsid w:val="00E61101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6D9"/>
    <w:rsid w:val="00E70982"/>
    <w:rsid w:val="00E7099A"/>
    <w:rsid w:val="00E70A11"/>
    <w:rsid w:val="00E70E78"/>
    <w:rsid w:val="00E7159A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2C36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922"/>
    <w:rsid w:val="00E93D89"/>
    <w:rsid w:val="00E94659"/>
    <w:rsid w:val="00E947E5"/>
    <w:rsid w:val="00E9494E"/>
    <w:rsid w:val="00E95298"/>
    <w:rsid w:val="00E95453"/>
    <w:rsid w:val="00E956E5"/>
    <w:rsid w:val="00E95957"/>
    <w:rsid w:val="00E967BF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49B0"/>
    <w:rsid w:val="00EA546B"/>
    <w:rsid w:val="00EA5559"/>
    <w:rsid w:val="00EA77F8"/>
    <w:rsid w:val="00EB0763"/>
    <w:rsid w:val="00EB0BDB"/>
    <w:rsid w:val="00EB10B6"/>
    <w:rsid w:val="00EB282F"/>
    <w:rsid w:val="00EB2B58"/>
    <w:rsid w:val="00EB2E26"/>
    <w:rsid w:val="00EB3B04"/>
    <w:rsid w:val="00EB3C28"/>
    <w:rsid w:val="00EB3FBA"/>
    <w:rsid w:val="00EB43F3"/>
    <w:rsid w:val="00EB4B16"/>
    <w:rsid w:val="00EB58DC"/>
    <w:rsid w:val="00EB598A"/>
    <w:rsid w:val="00EB5996"/>
    <w:rsid w:val="00EB5B02"/>
    <w:rsid w:val="00EB5E41"/>
    <w:rsid w:val="00EB7C6F"/>
    <w:rsid w:val="00EC0557"/>
    <w:rsid w:val="00EC080D"/>
    <w:rsid w:val="00EC0918"/>
    <w:rsid w:val="00EC0CA1"/>
    <w:rsid w:val="00EC0E4F"/>
    <w:rsid w:val="00EC1942"/>
    <w:rsid w:val="00EC1946"/>
    <w:rsid w:val="00EC206D"/>
    <w:rsid w:val="00EC3366"/>
    <w:rsid w:val="00EC3E98"/>
    <w:rsid w:val="00EC4534"/>
    <w:rsid w:val="00EC4F0C"/>
    <w:rsid w:val="00EC59A5"/>
    <w:rsid w:val="00EC64A4"/>
    <w:rsid w:val="00EC64D3"/>
    <w:rsid w:val="00EC6532"/>
    <w:rsid w:val="00EC65D3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46AA"/>
    <w:rsid w:val="00ED5050"/>
    <w:rsid w:val="00ED510F"/>
    <w:rsid w:val="00ED5315"/>
    <w:rsid w:val="00ED55D8"/>
    <w:rsid w:val="00ED5E0E"/>
    <w:rsid w:val="00ED61E6"/>
    <w:rsid w:val="00ED6840"/>
    <w:rsid w:val="00ED6F21"/>
    <w:rsid w:val="00ED7045"/>
    <w:rsid w:val="00ED7811"/>
    <w:rsid w:val="00ED7AD9"/>
    <w:rsid w:val="00ED7B18"/>
    <w:rsid w:val="00ED7CEB"/>
    <w:rsid w:val="00EE0555"/>
    <w:rsid w:val="00EE0616"/>
    <w:rsid w:val="00EE0684"/>
    <w:rsid w:val="00EE0983"/>
    <w:rsid w:val="00EE0BE6"/>
    <w:rsid w:val="00EE1AAE"/>
    <w:rsid w:val="00EE1AD6"/>
    <w:rsid w:val="00EE1DF1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86F"/>
    <w:rsid w:val="00F019A8"/>
    <w:rsid w:val="00F028FA"/>
    <w:rsid w:val="00F02F18"/>
    <w:rsid w:val="00F02FFB"/>
    <w:rsid w:val="00F034BB"/>
    <w:rsid w:val="00F04F43"/>
    <w:rsid w:val="00F056A3"/>
    <w:rsid w:val="00F07C13"/>
    <w:rsid w:val="00F11452"/>
    <w:rsid w:val="00F11B7B"/>
    <w:rsid w:val="00F11DDB"/>
    <w:rsid w:val="00F11ECA"/>
    <w:rsid w:val="00F129D3"/>
    <w:rsid w:val="00F12AA8"/>
    <w:rsid w:val="00F13E9B"/>
    <w:rsid w:val="00F14C1F"/>
    <w:rsid w:val="00F15179"/>
    <w:rsid w:val="00F16509"/>
    <w:rsid w:val="00F16A74"/>
    <w:rsid w:val="00F16BC0"/>
    <w:rsid w:val="00F17974"/>
    <w:rsid w:val="00F201EA"/>
    <w:rsid w:val="00F215C9"/>
    <w:rsid w:val="00F21E5B"/>
    <w:rsid w:val="00F22A90"/>
    <w:rsid w:val="00F22CDA"/>
    <w:rsid w:val="00F23391"/>
    <w:rsid w:val="00F24C75"/>
    <w:rsid w:val="00F24D07"/>
    <w:rsid w:val="00F24FBF"/>
    <w:rsid w:val="00F25088"/>
    <w:rsid w:val="00F2518C"/>
    <w:rsid w:val="00F2547B"/>
    <w:rsid w:val="00F2595F"/>
    <w:rsid w:val="00F259D1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1F5D"/>
    <w:rsid w:val="00F321F5"/>
    <w:rsid w:val="00F328D9"/>
    <w:rsid w:val="00F32C13"/>
    <w:rsid w:val="00F3336A"/>
    <w:rsid w:val="00F33AA0"/>
    <w:rsid w:val="00F3424B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1E9D"/>
    <w:rsid w:val="00F4206E"/>
    <w:rsid w:val="00F421D9"/>
    <w:rsid w:val="00F42A0B"/>
    <w:rsid w:val="00F42A47"/>
    <w:rsid w:val="00F42AEF"/>
    <w:rsid w:val="00F42B30"/>
    <w:rsid w:val="00F4367D"/>
    <w:rsid w:val="00F453E6"/>
    <w:rsid w:val="00F45549"/>
    <w:rsid w:val="00F4568C"/>
    <w:rsid w:val="00F45824"/>
    <w:rsid w:val="00F45C4A"/>
    <w:rsid w:val="00F468D4"/>
    <w:rsid w:val="00F470FA"/>
    <w:rsid w:val="00F47488"/>
    <w:rsid w:val="00F4765D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1EA3"/>
    <w:rsid w:val="00F520E0"/>
    <w:rsid w:val="00F52314"/>
    <w:rsid w:val="00F52412"/>
    <w:rsid w:val="00F5242F"/>
    <w:rsid w:val="00F531E4"/>
    <w:rsid w:val="00F53386"/>
    <w:rsid w:val="00F53877"/>
    <w:rsid w:val="00F53920"/>
    <w:rsid w:val="00F53AC9"/>
    <w:rsid w:val="00F53F4C"/>
    <w:rsid w:val="00F547F7"/>
    <w:rsid w:val="00F55020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1DF9"/>
    <w:rsid w:val="00F62266"/>
    <w:rsid w:val="00F635A1"/>
    <w:rsid w:val="00F641AB"/>
    <w:rsid w:val="00F645E1"/>
    <w:rsid w:val="00F6462C"/>
    <w:rsid w:val="00F64CD9"/>
    <w:rsid w:val="00F678B6"/>
    <w:rsid w:val="00F67E4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8"/>
    <w:rsid w:val="00F8049A"/>
    <w:rsid w:val="00F80D66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B2B"/>
    <w:rsid w:val="00F91CFC"/>
    <w:rsid w:val="00F92185"/>
    <w:rsid w:val="00F928DE"/>
    <w:rsid w:val="00F93021"/>
    <w:rsid w:val="00F9373C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652"/>
    <w:rsid w:val="00FA1A06"/>
    <w:rsid w:val="00FA1A0D"/>
    <w:rsid w:val="00FA1DAE"/>
    <w:rsid w:val="00FA20C0"/>
    <w:rsid w:val="00FA21FD"/>
    <w:rsid w:val="00FA228F"/>
    <w:rsid w:val="00FA242A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007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C7D44"/>
    <w:rsid w:val="00FC7F8E"/>
    <w:rsid w:val="00FD0E69"/>
    <w:rsid w:val="00FD12D2"/>
    <w:rsid w:val="00FD20AE"/>
    <w:rsid w:val="00FD2951"/>
    <w:rsid w:val="00FD2CE8"/>
    <w:rsid w:val="00FD2D75"/>
    <w:rsid w:val="00FD2FB1"/>
    <w:rsid w:val="00FD3066"/>
    <w:rsid w:val="00FD327E"/>
    <w:rsid w:val="00FD38A0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B80"/>
    <w:rsid w:val="00FE0D35"/>
    <w:rsid w:val="00FE21A9"/>
    <w:rsid w:val="00FE21DA"/>
    <w:rsid w:val="00FE32B7"/>
    <w:rsid w:val="00FE34AC"/>
    <w:rsid w:val="00FE38BA"/>
    <w:rsid w:val="00FE3A9C"/>
    <w:rsid w:val="00FE3EB4"/>
    <w:rsid w:val="00FE40F1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5F1"/>
    <w:rsid w:val="00FF077E"/>
    <w:rsid w:val="00FF1AC1"/>
    <w:rsid w:val="00FF219E"/>
    <w:rsid w:val="00FF22EB"/>
    <w:rsid w:val="00FF2588"/>
    <w:rsid w:val="00FF2697"/>
    <w:rsid w:val="00FF29CE"/>
    <w:rsid w:val="00FF2E95"/>
    <w:rsid w:val="00FF30F7"/>
    <w:rsid w:val="00FF3163"/>
    <w:rsid w:val="00FF440E"/>
    <w:rsid w:val="00FF46ED"/>
    <w:rsid w:val="00FF54D1"/>
    <w:rsid w:val="00FF584A"/>
    <w:rsid w:val="00FF5E8F"/>
    <w:rsid w:val="00FF5EDA"/>
    <w:rsid w:val="00FF6021"/>
    <w:rsid w:val="00FF674F"/>
    <w:rsid w:val="00FF6FBA"/>
    <w:rsid w:val="00FF7674"/>
    <w:rsid w:val="00FF7BE9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C4D1DF"/>
  <w15:docId w15:val="{6097E0A9-7D85-4176-AE3A-D6433888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1C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D9191A"/>
    <w:pPr>
      <w:keepNext/>
      <w:framePr w:hSpace="141" w:wrap="around" w:vAnchor="text" w:hAnchor="text" w:xAlign="center" w:y="1"/>
      <w:numPr>
        <w:numId w:val="24"/>
      </w:numPr>
      <w:spacing w:before="120"/>
      <w:suppressOverlap/>
      <w:outlineLvl w:val="0"/>
    </w:pPr>
    <w:rPr>
      <w:rFonts w:cstheme="minorHAnsi"/>
      <w:b/>
      <w:bCs/>
      <w:sz w:val="24"/>
      <w:szCs w:val="24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framePr w:wrap="around"/>
      <w:numPr>
        <w:ilvl w:val="1"/>
      </w:numPr>
      <w:spacing w:before="0"/>
      <w:ind w:left="576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framePr w:wrap="around"/>
      <w:numPr>
        <w:ilvl w:val="2"/>
      </w:numPr>
      <w:jc w:val="left"/>
      <w:outlineLvl w:val="2"/>
    </w:pPr>
    <w:rPr>
      <w:sz w:val="22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framePr w:wrap="around"/>
      <w:numPr>
        <w:ilvl w:val="3"/>
      </w:numPr>
      <w:outlineLvl w:val="3"/>
    </w:pPr>
    <w:rPr>
      <w:b w:val="0"/>
      <w:bCs w:val="0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framePr w:wrap="around"/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framePr w:wrap="around"/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24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24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24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framePr w:wrap="around"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customStyle="1" w:styleId="Rutenettabell5mrkuthevingsfarge11">
    <w:name w:val="Rutenettabell 5 mørk – uthevingsfarge 1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Rutenettabell4uthevingsfarge11">
    <w:name w:val="Rutenettabell 4 – uthevingsfarge 1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8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framePr w:wrap="around"/>
      <w:numPr>
        <w:numId w:val="21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D9191A"/>
    <w:rPr>
      <w:rFonts w:asciiTheme="minorHAnsi" w:hAnsiTheme="minorHAnsi" w:cstheme="minorHAnsi"/>
      <w:b/>
      <w:bCs/>
      <w:sz w:val="24"/>
      <w:szCs w:val="24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paragraph" w:customStyle="1" w:styleId="Overskrift11">
    <w:name w:val="Overskrift 11"/>
    <w:basedOn w:val="Normal"/>
    <w:rsid w:val="00DA6427"/>
    <w:pPr>
      <w:numPr>
        <w:numId w:val="10"/>
      </w:numPr>
    </w:pPr>
  </w:style>
  <w:style w:type="paragraph" w:customStyle="1" w:styleId="Overskrift21">
    <w:name w:val="Overskrift 21"/>
    <w:basedOn w:val="Normal"/>
    <w:rsid w:val="00DA6427"/>
    <w:pPr>
      <w:numPr>
        <w:ilvl w:val="1"/>
        <w:numId w:val="10"/>
      </w:numPr>
    </w:pPr>
  </w:style>
  <w:style w:type="paragraph" w:customStyle="1" w:styleId="Overskrift31">
    <w:name w:val="Overskrift 31"/>
    <w:basedOn w:val="Normal"/>
    <w:rsid w:val="00DA6427"/>
    <w:pPr>
      <w:numPr>
        <w:ilvl w:val="2"/>
        <w:numId w:val="10"/>
      </w:numPr>
    </w:pPr>
  </w:style>
  <w:style w:type="paragraph" w:customStyle="1" w:styleId="Overskrift41">
    <w:name w:val="Overskrift 41"/>
    <w:basedOn w:val="Normal"/>
    <w:rsid w:val="00DA6427"/>
    <w:pPr>
      <w:numPr>
        <w:ilvl w:val="3"/>
        <w:numId w:val="10"/>
      </w:numPr>
    </w:pPr>
  </w:style>
  <w:style w:type="paragraph" w:customStyle="1" w:styleId="Overskrift51">
    <w:name w:val="Overskrift 51"/>
    <w:basedOn w:val="Normal"/>
    <w:rsid w:val="00DA6427"/>
    <w:pPr>
      <w:numPr>
        <w:ilvl w:val="4"/>
        <w:numId w:val="10"/>
      </w:numPr>
    </w:pPr>
  </w:style>
  <w:style w:type="paragraph" w:customStyle="1" w:styleId="Overskrift61">
    <w:name w:val="Overskrift 61"/>
    <w:basedOn w:val="Normal"/>
    <w:rsid w:val="00DA6427"/>
    <w:pPr>
      <w:numPr>
        <w:ilvl w:val="5"/>
        <w:numId w:val="10"/>
      </w:numPr>
    </w:pPr>
  </w:style>
  <w:style w:type="paragraph" w:customStyle="1" w:styleId="Overskrift71">
    <w:name w:val="Overskrift 71"/>
    <w:basedOn w:val="Normal"/>
    <w:rsid w:val="00DA6427"/>
    <w:pPr>
      <w:numPr>
        <w:ilvl w:val="6"/>
        <w:numId w:val="10"/>
      </w:numPr>
    </w:pPr>
  </w:style>
  <w:style w:type="paragraph" w:customStyle="1" w:styleId="Overskrift81">
    <w:name w:val="Overskrift 81"/>
    <w:basedOn w:val="Normal"/>
    <w:rsid w:val="00DA6427"/>
    <w:pPr>
      <w:numPr>
        <w:ilvl w:val="7"/>
        <w:numId w:val="10"/>
      </w:numPr>
    </w:pPr>
  </w:style>
  <w:style w:type="paragraph" w:customStyle="1" w:styleId="Overskrift91">
    <w:name w:val="Overskrift 91"/>
    <w:basedOn w:val="Normal"/>
    <w:rsid w:val="00DA6427"/>
    <w:pPr>
      <w:numPr>
        <w:ilvl w:val="8"/>
        <w:numId w:val="10"/>
      </w:numPr>
    </w:pPr>
  </w:style>
  <w:style w:type="character" w:customStyle="1" w:styleId="normaltextrun">
    <w:name w:val="normaltextrun"/>
    <w:basedOn w:val="Standardskriftforavsnitt"/>
    <w:rsid w:val="00F64CD9"/>
  </w:style>
  <w:style w:type="character" w:customStyle="1" w:styleId="eop">
    <w:name w:val="eop"/>
    <w:basedOn w:val="Standardskriftforavsnitt"/>
    <w:rsid w:val="00F64CD9"/>
  </w:style>
  <w:style w:type="character" w:customStyle="1" w:styleId="spellingerror">
    <w:name w:val="spellingerror"/>
    <w:basedOn w:val="Standardskriftforavsnitt"/>
    <w:rsid w:val="00F64CD9"/>
  </w:style>
  <w:style w:type="paragraph" w:styleId="Punktliste">
    <w:name w:val="List Bullet"/>
    <w:basedOn w:val="Normal"/>
    <w:unhideWhenUsed/>
    <w:rsid w:val="000E1E91"/>
    <w:pPr>
      <w:numPr>
        <w:numId w:val="26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279A6-391A-4E9B-A74B-B60DC7CB0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253</TotalTime>
  <Pages>1</Pages>
  <Words>1574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Bergen kommune</Company>
  <LinksUpToDate>false</LinksUpToDate>
  <CharactersWithSpaces>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Eirik Steine</dc:creator>
  <cp:lastModifiedBy>Ingrid Vehusheia</cp:lastModifiedBy>
  <cp:revision>215</cp:revision>
  <cp:lastPrinted>2015-08-10T12:33:00Z</cp:lastPrinted>
  <dcterms:created xsi:type="dcterms:W3CDTF">2025-09-01T11:05:00Z</dcterms:created>
  <dcterms:modified xsi:type="dcterms:W3CDTF">2026-07-01T09:06:00Z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